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5F54" w14:textId="77777777"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23C38BF8" w14:textId="77777777" w:rsidTr="00164448">
        <w:tc>
          <w:tcPr>
            <w:tcW w:w="1510" w:type="dxa"/>
          </w:tcPr>
          <w:p w14:paraId="462CFBD2" w14:textId="77777777" w:rsidR="00307037" w:rsidRPr="00C40C27" w:rsidRDefault="00307037" w:rsidP="00164448">
            <w:pPr>
              <w:tabs>
                <w:tab w:val="left" w:pos="1080"/>
              </w:tabs>
            </w:pPr>
            <w:r>
              <w:t>Številka JN:</w:t>
            </w:r>
          </w:p>
        </w:tc>
        <w:tc>
          <w:tcPr>
            <w:tcW w:w="3240" w:type="dxa"/>
          </w:tcPr>
          <w:p w14:paraId="46C58D1E" w14:textId="631EC7A2" w:rsidR="00307037" w:rsidRPr="00D221D5" w:rsidRDefault="00ED7B6A" w:rsidP="00ED7B6A">
            <w:pPr>
              <w:tabs>
                <w:tab w:val="left" w:pos="1080"/>
              </w:tabs>
              <w:rPr>
                <w:b/>
              </w:rPr>
            </w:pPr>
            <w:proofErr w:type="spellStart"/>
            <w:r>
              <w:rPr>
                <w:b/>
              </w:rPr>
              <w:t>JN</w:t>
            </w:r>
            <w:proofErr w:type="spellEnd"/>
            <w:r>
              <w:rPr>
                <w:b/>
              </w:rPr>
              <w:t>-00</w:t>
            </w:r>
            <w:r w:rsidR="00A4275D">
              <w:rPr>
                <w:b/>
              </w:rPr>
              <w:t>05</w:t>
            </w:r>
            <w:r w:rsidR="00B15464" w:rsidRPr="00B15464">
              <w:rPr>
                <w:b/>
              </w:rPr>
              <w:t>/20</w:t>
            </w:r>
            <w:r w:rsidR="00F56FCC">
              <w:rPr>
                <w:b/>
              </w:rPr>
              <w:t>2</w:t>
            </w:r>
            <w:r w:rsidR="00A4275D">
              <w:rPr>
                <w:b/>
              </w:rPr>
              <w:t>6</w:t>
            </w:r>
          </w:p>
        </w:tc>
      </w:tr>
      <w:tr w:rsidR="00307037" w:rsidRPr="00C40C27" w14:paraId="4FAD9CAE" w14:textId="77777777" w:rsidTr="00164448">
        <w:tc>
          <w:tcPr>
            <w:tcW w:w="1510" w:type="dxa"/>
          </w:tcPr>
          <w:p w14:paraId="1FDD7B4B" w14:textId="77777777" w:rsidR="00307037" w:rsidRPr="00C76D9C" w:rsidRDefault="00307037" w:rsidP="00164448">
            <w:pPr>
              <w:tabs>
                <w:tab w:val="left" w:pos="1080"/>
              </w:tabs>
            </w:pPr>
            <w:r w:rsidRPr="00C76D9C">
              <w:rPr>
                <w:lang w:eastAsia="en-US"/>
              </w:rPr>
              <w:t>Datum:</w:t>
            </w:r>
          </w:p>
        </w:tc>
        <w:tc>
          <w:tcPr>
            <w:tcW w:w="3240" w:type="dxa"/>
          </w:tcPr>
          <w:p w14:paraId="0ECFA9B1" w14:textId="43EACCD6" w:rsidR="00307037" w:rsidRPr="00994F5C" w:rsidRDefault="00F90619" w:rsidP="00F56FCC">
            <w:pPr>
              <w:rPr>
                <w:rFonts w:cs="Arial"/>
              </w:rPr>
            </w:pPr>
            <w:r>
              <w:rPr>
                <w:b/>
              </w:rPr>
              <w:t>11</w:t>
            </w:r>
            <w:r w:rsidR="00A43794" w:rsidRPr="00C76D9C">
              <w:rPr>
                <w:b/>
              </w:rPr>
              <w:t>.</w:t>
            </w:r>
            <w:r w:rsidR="00ED7B6A" w:rsidRPr="00C76D9C">
              <w:rPr>
                <w:b/>
              </w:rPr>
              <w:t xml:space="preserve"> </w:t>
            </w:r>
            <w:r w:rsidR="00A4275D" w:rsidRPr="00C76D9C">
              <w:rPr>
                <w:b/>
              </w:rPr>
              <w:t>0</w:t>
            </w:r>
            <w:r w:rsidR="00C76D9C" w:rsidRPr="00C76D9C">
              <w:rPr>
                <w:b/>
              </w:rPr>
              <w:t>3</w:t>
            </w:r>
            <w:r w:rsidR="00A43794" w:rsidRPr="00C76D9C">
              <w:rPr>
                <w:b/>
              </w:rPr>
              <w:t>.</w:t>
            </w:r>
            <w:r w:rsidR="00F56FCC" w:rsidRPr="00C76D9C">
              <w:rPr>
                <w:b/>
              </w:rPr>
              <w:t xml:space="preserve"> </w:t>
            </w:r>
            <w:r w:rsidR="00A43794" w:rsidRPr="00C76D9C">
              <w:rPr>
                <w:b/>
              </w:rPr>
              <w:t>20</w:t>
            </w:r>
            <w:r w:rsidR="00F56FCC" w:rsidRPr="00C76D9C">
              <w:rPr>
                <w:b/>
              </w:rPr>
              <w:t>2</w:t>
            </w:r>
            <w:r w:rsidR="00A4275D" w:rsidRPr="00C76D9C">
              <w:rPr>
                <w:b/>
              </w:rPr>
              <w:t>6</w:t>
            </w:r>
          </w:p>
        </w:tc>
      </w:tr>
    </w:tbl>
    <w:p w14:paraId="52608D96" w14:textId="77777777" w:rsidR="00307037" w:rsidRDefault="00307037" w:rsidP="00826B97">
      <w:pPr>
        <w:pStyle w:val="Glava"/>
      </w:pPr>
    </w:p>
    <w:p w14:paraId="5D248D2E" w14:textId="77777777" w:rsidR="00484004" w:rsidRDefault="00484004" w:rsidP="00484004">
      <w:pPr>
        <w:rPr>
          <w:rFonts w:cs="Arial"/>
        </w:rPr>
      </w:pPr>
      <w:bookmarkStart w:id="0" w:name="konecGlava"/>
      <w:bookmarkEnd w:id="0"/>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7777777" w:rsidR="00484004" w:rsidRDefault="00484004" w:rsidP="00484004">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Telobesedila"/>
        <w:jc w:val="center"/>
        <w:outlineLvl w:val="0"/>
        <w:rPr>
          <w:rFonts w:cs="Arial"/>
        </w:rPr>
      </w:pPr>
      <w:r>
        <w:rPr>
          <w:rFonts w:cs="Arial"/>
        </w:rPr>
        <w:t>Predmet:</w:t>
      </w:r>
    </w:p>
    <w:p w14:paraId="17228097" w14:textId="77777777" w:rsidR="00484004" w:rsidRDefault="00484004" w:rsidP="00484004">
      <w:pPr>
        <w:jc w:val="center"/>
        <w:rPr>
          <w:rFonts w:cs="Arial"/>
          <w:b/>
        </w:rPr>
      </w:pPr>
      <w:r>
        <w:rPr>
          <w:rFonts w:cs="Arial"/>
          <w:b/>
        </w:rPr>
        <w:t>Oddaja javnega naročila po odprtem postopku</w:t>
      </w:r>
    </w:p>
    <w:p w14:paraId="21ABE15F" w14:textId="77777777" w:rsidR="00484004" w:rsidRDefault="00484004" w:rsidP="00484004">
      <w:pPr>
        <w:rPr>
          <w:rFonts w:cs="Arial"/>
          <w:b/>
        </w:rPr>
      </w:pPr>
    </w:p>
    <w:p w14:paraId="59F1BC0C" w14:textId="1F2D5590" w:rsidR="00F56FCC" w:rsidRPr="00846072" w:rsidRDefault="00A4275D" w:rsidP="00F56FCC">
      <w:pPr>
        <w:jc w:val="center"/>
        <w:rPr>
          <w:rFonts w:cs="Arial"/>
          <w:b/>
          <w:sz w:val="22"/>
        </w:rPr>
      </w:pPr>
      <w:r w:rsidRPr="007252E3">
        <w:rPr>
          <w:rFonts w:cs="Arial"/>
          <w:b/>
        </w:rPr>
        <w:t xml:space="preserve">Vzdrževanje, popravila in servisiranje klimatskih, prezračevalnih, hladilnih in energetskih sistemov ter </w:t>
      </w:r>
      <w:proofErr w:type="spellStart"/>
      <w:r w:rsidRPr="007252E3">
        <w:rPr>
          <w:rFonts w:cs="Arial"/>
          <w:b/>
        </w:rPr>
        <w:t>split</w:t>
      </w:r>
      <w:proofErr w:type="spellEnd"/>
      <w:r w:rsidRPr="007252E3">
        <w:rPr>
          <w:rFonts w:cs="Arial"/>
          <w:b/>
        </w:rPr>
        <w:t xml:space="preserve"> sistemov</w:t>
      </w: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77777777" w:rsidR="00484004" w:rsidRDefault="00484004" w:rsidP="00484004">
      <w:pPr>
        <w:rPr>
          <w:rFonts w:cs="Arial"/>
        </w:rPr>
      </w:pPr>
    </w:p>
    <w:p w14:paraId="55A56D7E" w14:textId="77777777" w:rsidR="00484004" w:rsidRDefault="00484004" w:rsidP="00484004">
      <w:pPr>
        <w:rPr>
          <w:rFonts w:cs="Arial"/>
        </w:rPr>
      </w:pPr>
    </w:p>
    <w:p w14:paraId="46664F5E" w14:textId="77777777" w:rsidR="00484004" w:rsidRDefault="00484004" w:rsidP="00484004">
      <w:pPr>
        <w:rPr>
          <w:rFonts w:cs="Arial"/>
        </w:rPr>
      </w:pPr>
    </w:p>
    <w:p w14:paraId="5DFFA5C2" w14:textId="77777777" w:rsidR="00EE3855" w:rsidRDefault="00EE3855" w:rsidP="00484004">
      <w:pPr>
        <w:pStyle w:val="Telobesedila"/>
        <w:outlineLvl w:val="0"/>
        <w:rPr>
          <w:rFonts w:cs="Arial"/>
        </w:rPr>
      </w:pPr>
    </w:p>
    <w:p w14:paraId="3386F0CC" w14:textId="77777777" w:rsidR="00EE3855" w:rsidRDefault="00EE3855" w:rsidP="00484004">
      <w:pPr>
        <w:pStyle w:val="Telobesedila"/>
        <w:outlineLvl w:val="0"/>
        <w:rPr>
          <w:rFonts w:cs="Arial"/>
        </w:rPr>
      </w:pPr>
    </w:p>
    <w:p w14:paraId="5AD09C79" w14:textId="77777777" w:rsidR="00EE3855" w:rsidRDefault="00EE3855" w:rsidP="00484004">
      <w:pPr>
        <w:pStyle w:val="Telobesedila"/>
        <w:outlineLvl w:val="0"/>
        <w:rPr>
          <w:rFonts w:cs="Arial"/>
        </w:rPr>
      </w:pPr>
    </w:p>
    <w:p w14:paraId="100FAA0C" w14:textId="77777777" w:rsidR="00EE3855" w:rsidRDefault="00EE3855" w:rsidP="00484004">
      <w:pPr>
        <w:pStyle w:val="Telobesedila"/>
        <w:outlineLvl w:val="0"/>
        <w:rPr>
          <w:rFonts w:cs="Arial"/>
        </w:rPr>
      </w:pPr>
    </w:p>
    <w:p w14:paraId="43FB4AE7" w14:textId="77777777" w:rsidR="00EE3855" w:rsidRDefault="00EE3855" w:rsidP="00484004">
      <w:pPr>
        <w:pStyle w:val="Telobesedila"/>
        <w:outlineLvl w:val="0"/>
        <w:rPr>
          <w:rFonts w:cs="Arial"/>
        </w:rPr>
      </w:pPr>
    </w:p>
    <w:p w14:paraId="1A7550C5" w14:textId="77777777" w:rsidR="00EE3855" w:rsidRDefault="00EE3855" w:rsidP="00484004">
      <w:pPr>
        <w:pStyle w:val="Telobesedila"/>
        <w:outlineLvl w:val="0"/>
        <w:rPr>
          <w:rFonts w:cs="Arial"/>
        </w:rPr>
      </w:pPr>
    </w:p>
    <w:p w14:paraId="21A848AB" w14:textId="77777777" w:rsidR="00EE3855" w:rsidRDefault="00EE3855" w:rsidP="00484004">
      <w:pPr>
        <w:pStyle w:val="Telobesedila"/>
        <w:outlineLvl w:val="0"/>
        <w:rPr>
          <w:rFonts w:cs="Arial"/>
        </w:rPr>
      </w:pPr>
    </w:p>
    <w:p w14:paraId="4FF89D50" w14:textId="77777777" w:rsidR="00EE3855" w:rsidRDefault="00EE3855" w:rsidP="00484004">
      <w:pPr>
        <w:pStyle w:val="Telobesedila"/>
        <w:outlineLvl w:val="0"/>
        <w:rPr>
          <w:rFonts w:cs="Arial"/>
        </w:rPr>
      </w:pPr>
    </w:p>
    <w:p w14:paraId="0FB7F40F" w14:textId="77777777" w:rsidR="00EE3855" w:rsidRDefault="00EE3855" w:rsidP="00484004">
      <w:pPr>
        <w:pStyle w:val="Telobesedila"/>
        <w:outlineLvl w:val="0"/>
        <w:rPr>
          <w:rFonts w:cs="Arial"/>
        </w:rPr>
      </w:pPr>
    </w:p>
    <w:p w14:paraId="1F1AAFCE" w14:textId="77777777" w:rsidR="00EE3855" w:rsidRDefault="00EE3855" w:rsidP="00484004">
      <w:pPr>
        <w:pStyle w:val="Telobesedila"/>
        <w:outlineLvl w:val="0"/>
        <w:rPr>
          <w:rFonts w:cs="Arial"/>
        </w:rPr>
      </w:pPr>
    </w:p>
    <w:p w14:paraId="5DD728D5" w14:textId="77777777" w:rsidR="00EE3855" w:rsidRDefault="00EE3855" w:rsidP="00484004">
      <w:pPr>
        <w:pStyle w:val="Telobesedila"/>
        <w:outlineLvl w:val="0"/>
        <w:rPr>
          <w:rFonts w:cs="Arial"/>
        </w:rPr>
      </w:pPr>
    </w:p>
    <w:p w14:paraId="224659A8" w14:textId="77777777" w:rsidR="00EE3855" w:rsidRDefault="00EE3855" w:rsidP="00484004">
      <w:pPr>
        <w:pStyle w:val="Telobesedila"/>
        <w:outlineLvl w:val="0"/>
        <w:rPr>
          <w:rFonts w:cs="Arial"/>
        </w:rPr>
      </w:pPr>
    </w:p>
    <w:p w14:paraId="7FEA598B" w14:textId="77777777" w:rsidR="00EE3855" w:rsidRDefault="00EE3855" w:rsidP="00484004">
      <w:pPr>
        <w:pStyle w:val="Telobesedila"/>
        <w:outlineLvl w:val="0"/>
        <w:rPr>
          <w:rFonts w:cs="Arial"/>
        </w:rPr>
      </w:pPr>
    </w:p>
    <w:p w14:paraId="5C7A2FB1" w14:textId="77777777" w:rsidR="00EE3855" w:rsidRDefault="00EE3855" w:rsidP="00484004">
      <w:pPr>
        <w:pStyle w:val="Telobesedila"/>
        <w:outlineLvl w:val="0"/>
        <w:rPr>
          <w:rFonts w:cs="Arial"/>
        </w:rPr>
      </w:pPr>
    </w:p>
    <w:p w14:paraId="56847F6D" w14:textId="77777777" w:rsidR="00EE3855" w:rsidRDefault="00EE3855" w:rsidP="00484004">
      <w:pPr>
        <w:pStyle w:val="Telobesedila"/>
        <w:outlineLvl w:val="0"/>
        <w:rPr>
          <w:rFonts w:cs="Arial"/>
        </w:rPr>
      </w:pPr>
    </w:p>
    <w:p w14:paraId="3419688B" w14:textId="77777777" w:rsidR="00EE3855" w:rsidRDefault="00EE3855" w:rsidP="00484004">
      <w:pPr>
        <w:pStyle w:val="Telobesedila"/>
        <w:outlineLvl w:val="0"/>
        <w:rPr>
          <w:rFonts w:cs="Arial"/>
        </w:rPr>
      </w:pPr>
    </w:p>
    <w:p w14:paraId="4DCC5E35" w14:textId="77777777" w:rsidR="00EE3855" w:rsidRDefault="00EE3855" w:rsidP="00484004">
      <w:pPr>
        <w:pStyle w:val="Telobesedila"/>
        <w:outlineLvl w:val="0"/>
        <w:rPr>
          <w:rFonts w:cs="Arial"/>
        </w:rPr>
      </w:pPr>
    </w:p>
    <w:p w14:paraId="6531938D" w14:textId="77777777" w:rsidR="00A4275D" w:rsidRPr="00C81D11" w:rsidRDefault="00A4275D" w:rsidP="00A4275D">
      <w:pPr>
        <w:jc w:val="center"/>
        <w:rPr>
          <w:rFonts w:cs="Arial"/>
        </w:rPr>
      </w:pPr>
      <w:r w:rsidRPr="00C81D11">
        <w:rPr>
          <w:rFonts w:cs="Arial"/>
        </w:rPr>
        <w:t>Številka javnega naročila</w:t>
      </w:r>
    </w:p>
    <w:p w14:paraId="39F6765E" w14:textId="701D6F8E" w:rsidR="00A4275D" w:rsidRPr="00C81D11" w:rsidRDefault="00A4275D" w:rsidP="00A4275D">
      <w:pPr>
        <w:jc w:val="center"/>
        <w:rPr>
          <w:rFonts w:cs="Arial"/>
        </w:rPr>
      </w:pPr>
      <w:proofErr w:type="spellStart"/>
      <w:r>
        <w:rPr>
          <w:rFonts w:cs="Arial"/>
        </w:rPr>
        <w:t>JN</w:t>
      </w:r>
      <w:proofErr w:type="spellEnd"/>
      <w:r>
        <w:rPr>
          <w:rFonts w:cs="Arial"/>
        </w:rPr>
        <w:t>-0005</w:t>
      </w:r>
      <w:r w:rsidRPr="00C81D11">
        <w:rPr>
          <w:rFonts w:cs="Arial"/>
        </w:rPr>
        <w:t>/202</w:t>
      </w:r>
      <w:r>
        <w:rPr>
          <w:rFonts w:cs="Arial"/>
        </w:rPr>
        <w:t>6</w:t>
      </w:r>
    </w:p>
    <w:p w14:paraId="3446FC8F" w14:textId="5EA9B2D3" w:rsidR="00EE3855" w:rsidRDefault="00EE3855" w:rsidP="00484004">
      <w:pPr>
        <w:pStyle w:val="Telobesedila"/>
        <w:outlineLvl w:val="0"/>
        <w:rPr>
          <w:rFonts w:cs="Arial"/>
        </w:rPr>
      </w:pPr>
    </w:p>
    <w:p w14:paraId="2F3E3EE4" w14:textId="77777777" w:rsidR="000968CB" w:rsidRDefault="000968CB" w:rsidP="00484004">
      <w:pPr>
        <w:pStyle w:val="Telobesedila"/>
        <w:outlineLvl w:val="0"/>
        <w:rPr>
          <w:rFonts w:cs="Arial"/>
        </w:rPr>
      </w:pPr>
    </w:p>
    <w:p w14:paraId="2253C39B" w14:textId="293842A4" w:rsidR="00EE3855" w:rsidRDefault="00EE3855" w:rsidP="00484004">
      <w:pPr>
        <w:pStyle w:val="Telobesedila"/>
        <w:outlineLvl w:val="0"/>
        <w:rPr>
          <w:rFonts w:cs="Arial"/>
        </w:rPr>
      </w:pPr>
    </w:p>
    <w:p w14:paraId="6E61526F" w14:textId="77777777" w:rsidR="00A4275D" w:rsidRDefault="00A4275D" w:rsidP="00484004">
      <w:pPr>
        <w:pStyle w:val="Telobesedila"/>
        <w:outlineLvl w:val="0"/>
        <w:rPr>
          <w:rFonts w:cs="Arial"/>
        </w:rPr>
      </w:pPr>
    </w:p>
    <w:p w14:paraId="0283D9FE" w14:textId="77777777" w:rsidR="00B15464" w:rsidRDefault="00B15464" w:rsidP="00484004">
      <w:pPr>
        <w:pStyle w:val="Telobesedila"/>
        <w:outlineLvl w:val="0"/>
        <w:rPr>
          <w:rFonts w:cs="Arial"/>
        </w:rPr>
      </w:pPr>
    </w:p>
    <w:p w14:paraId="174EA018" w14:textId="77777777" w:rsidR="00EE3855" w:rsidRDefault="00EE3855" w:rsidP="00484004">
      <w:pPr>
        <w:pStyle w:val="Telobesedila"/>
        <w:outlineLvl w:val="0"/>
        <w:rPr>
          <w:rFonts w:cs="Arial"/>
        </w:rPr>
      </w:pPr>
    </w:p>
    <w:p w14:paraId="72466420" w14:textId="77777777" w:rsidR="00C76C37" w:rsidRDefault="00C76C37" w:rsidP="00C76C37">
      <w:pPr>
        <w:pStyle w:val="Telobesedila"/>
        <w:outlineLvl w:val="0"/>
        <w:rPr>
          <w:rFonts w:cs="Arial"/>
          <w:b/>
        </w:rPr>
      </w:pPr>
      <w:r>
        <w:rPr>
          <w:rFonts w:cs="Arial"/>
          <w:b/>
        </w:rPr>
        <w:t>POVABILO K ODDAJI PONUDBE</w:t>
      </w:r>
    </w:p>
    <w:p w14:paraId="117C1617" w14:textId="77777777" w:rsidR="00C76C37" w:rsidRPr="00DE289E" w:rsidRDefault="00C76C37" w:rsidP="00C76C37">
      <w:pPr>
        <w:jc w:val="both"/>
        <w:rPr>
          <w:rFonts w:cs="Arial"/>
        </w:rPr>
      </w:pPr>
    </w:p>
    <w:p w14:paraId="60682A93" w14:textId="59680721" w:rsidR="00C76C37" w:rsidRPr="003409A2" w:rsidRDefault="00C76C37" w:rsidP="00C76C37">
      <w:pPr>
        <w:jc w:val="both"/>
        <w:rPr>
          <w:rFonts w:cs="Arial"/>
        </w:rPr>
      </w:pPr>
      <w:r w:rsidRPr="00FA0125">
        <w:t>Na podlagi Zakona o javnem naročanju (Uradni list RS, št. 91/15</w:t>
      </w:r>
      <w:r w:rsidR="00F229D0">
        <w:t xml:space="preserve"> s spremembami in dopolnitvami</w:t>
      </w:r>
      <w:r w:rsidRPr="00FA0125">
        <w:t>; v nadaljevanju: ZJN-3) ONKOLOŠKI INŠTITUT LJUBLJANA, Zaloška cesta 2, 1000 Ljubljana</w:t>
      </w:r>
      <w:r w:rsidRPr="00FA0125">
        <w:rPr>
          <w:rFonts w:cs="Arial"/>
        </w:rPr>
        <w:t>, vabi ponudnike k predložitvi ponudbe v skladu z dokumentacijo v zvezi z oddajo javnega naročila (v nadaljevanju: razpisna dokumentacija) po odprtem postopku, za predmet naročila</w:t>
      </w:r>
      <w:r w:rsidRPr="00FA0125">
        <w:t xml:space="preserve"> »</w:t>
      </w:r>
      <w:r w:rsidR="00A4275D" w:rsidRPr="007252E3">
        <w:rPr>
          <w:rFonts w:cs="Arial"/>
          <w:b/>
        </w:rPr>
        <w:t xml:space="preserve">Vzdrževanje, popravila in servisiranje klimatskih, prezračevalnih, hladilnih in energetskih sistemov ter </w:t>
      </w:r>
      <w:proofErr w:type="spellStart"/>
      <w:r w:rsidR="00A4275D" w:rsidRPr="007252E3">
        <w:rPr>
          <w:rFonts w:cs="Arial"/>
          <w:b/>
        </w:rPr>
        <w:t>split</w:t>
      </w:r>
      <w:proofErr w:type="spellEnd"/>
      <w:r w:rsidR="00A4275D" w:rsidRPr="007252E3">
        <w:rPr>
          <w:rFonts w:cs="Arial"/>
          <w:b/>
        </w:rPr>
        <w:t xml:space="preserve"> sistemov</w:t>
      </w:r>
      <w:r w:rsidRPr="0021518D">
        <w:rPr>
          <w:rFonts w:cs="Arial"/>
        </w:rPr>
        <w:t>«</w:t>
      </w:r>
      <w:r w:rsidR="00A4275D">
        <w:rPr>
          <w:rFonts w:cs="Arial"/>
        </w:rPr>
        <w:t>, najkasnej</w:t>
      </w:r>
      <w:r w:rsidR="00A4275D" w:rsidRPr="00F90619">
        <w:rPr>
          <w:rFonts w:cs="Arial"/>
        </w:rPr>
        <w:t>e</w:t>
      </w:r>
      <w:r w:rsidRPr="00F90619">
        <w:rPr>
          <w:b/>
          <w:sz w:val="24"/>
          <w:szCs w:val="24"/>
        </w:rPr>
        <w:t xml:space="preserve"> </w:t>
      </w:r>
      <w:r w:rsidRPr="00F90619">
        <w:rPr>
          <w:b/>
          <w:sz w:val="24"/>
          <w:szCs w:val="24"/>
          <w:u w:val="single"/>
        </w:rPr>
        <w:t xml:space="preserve">do </w:t>
      </w:r>
      <w:r w:rsidR="009D5F34" w:rsidRPr="00F90619">
        <w:rPr>
          <w:b/>
          <w:sz w:val="24"/>
          <w:szCs w:val="24"/>
          <w:u w:val="single"/>
        </w:rPr>
        <w:t>15</w:t>
      </w:r>
      <w:r w:rsidRPr="00F90619">
        <w:rPr>
          <w:b/>
          <w:sz w:val="24"/>
          <w:szCs w:val="24"/>
          <w:u w:val="single"/>
        </w:rPr>
        <w:t>.</w:t>
      </w:r>
      <w:r w:rsidR="00A4275D" w:rsidRPr="00F90619">
        <w:rPr>
          <w:b/>
          <w:sz w:val="24"/>
          <w:szCs w:val="24"/>
          <w:u w:val="single"/>
        </w:rPr>
        <w:t xml:space="preserve"> 0</w:t>
      </w:r>
      <w:r w:rsidR="009D5F34" w:rsidRPr="00F90619">
        <w:rPr>
          <w:b/>
          <w:sz w:val="24"/>
          <w:szCs w:val="24"/>
          <w:u w:val="single"/>
        </w:rPr>
        <w:t>4</w:t>
      </w:r>
      <w:r w:rsidRPr="00F90619">
        <w:rPr>
          <w:b/>
          <w:sz w:val="24"/>
          <w:szCs w:val="24"/>
          <w:u w:val="single"/>
        </w:rPr>
        <w:t>.</w:t>
      </w:r>
      <w:r w:rsidR="00A4275D" w:rsidRPr="00F90619">
        <w:rPr>
          <w:b/>
          <w:sz w:val="24"/>
          <w:szCs w:val="24"/>
          <w:u w:val="single"/>
        </w:rPr>
        <w:t xml:space="preserve"> </w:t>
      </w:r>
      <w:r w:rsidRPr="00F90619">
        <w:rPr>
          <w:b/>
          <w:sz w:val="24"/>
          <w:szCs w:val="24"/>
          <w:u w:val="single"/>
        </w:rPr>
        <w:t>202</w:t>
      </w:r>
      <w:r w:rsidR="00A4275D" w:rsidRPr="00F90619">
        <w:rPr>
          <w:b/>
          <w:sz w:val="24"/>
          <w:szCs w:val="24"/>
          <w:u w:val="single"/>
        </w:rPr>
        <w:t>6</w:t>
      </w:r>
      <w:r w:rsidRPr="00F90619">
        <w:rPr>
          <w:b/>
          <w:sz w:val="24"/>
          <w:szCs w:val="24"/>
          <w:u w:val="single"/>
        </w:rPr>
        <w:t xml:space="preserve"> do 10:00 ure.</w:t>
      </w:r>
    </w:p>
    <w:p w14:paraId="1736286A" w14:textId="77777777" w:rsidR="00C76C37" w:rsidRPr="003409A2" w:rsidRDefault="00C76C37" w:rsidP="00C76C37">
      <w:pPr>
        <w:jc w:val="both"/>
        <w:rPr>
          <w:b/>
        </w:rPr>
      </w:pPr>
    </w:p>
    <w:p w14:paraId="13B92A46" w14:textId="77777777" w:rsidR="00C76C37" w:rsidRPr="003409A2" w:rsidRDefault="00C76C37" w:rsidP="00C76C37">
      <w:pPr>
        <w:jc w:val="both"/>
      </w:pPr>
      <w:r w:rsidRPr="003409A2">
        <w:t xml:space="preserve">Ponudniki predložijo elektronsko ponudbo preko naslednje povezave: </w:t>
      </w:r>
      <w:hyperlink r:id="rId8" w:history="1">
        <w:r w:rsidRPr="003409A2">
          <w:rPr>
            <w:rStyle w:val="Hiperpovezava"/>
            <w:b/>
          </w:rPr>
          <w:t>https://ejn.gov.si/</w:t>
        </w:r>
      </w:hyperlink>
      <w:r w:rsidRPr="003409A2">
        <w:rPr>
          <w:b/>
        </w:rPr>
        <w:t>.</w:t>
      </w:r>
    </w:p>
    <w:p w14:paraId="41978902" w14:textId="77777777" w:rsidR="00C76C37" w:rsidRPr="003409A2" w:rsidRDefault="00C76C37" w:rsidP="00C76C37">
      <w:pPr>
        <w:jc w:val="both"/>
      </w:pPr>
    </w:p>
    <w:p w14:paraId="6D6FF9CD" w14:textId="77777777" w:rsidR="00C76C37" w:rsidRPr="003409A2" w:rsidRDefault="00C76C37" w:rsidP="00C76C37">
      <w:pPr>
        <w:jc w:val="both"/>
        <w:rPr>
          <w:rFonts w:cs="Arial"/>
          <w:b/>
        </w:rPr>
      </w:pPr>
      <w:r w:rsidRPr="003409A2">
        <w:rPr>
          <w:rFonts w:cs="Arial"/>
        </w:rPr>
        <w:t xml:space="preserve">Ponudniki morajo ponudbe predložiti v informacijski sistem e-JN na spletnem naslovu </w:t>
      </w:r>
      <w:hyperlink r:id="rId9" w:history="1">
        <w:r w:rsidRPr="00495642">
          <w:rPr>
            <w:rStyle w:val="Hiperpovezava"/>
            <w:rFonts w:cs="Arial"/>
          </w:rPr>
          <w:t>https://ejn.gov.si/</w:t>
        </w:r>
      </w:hyperlink>
      <w:r w:rsidRPr="003409A2">
        <w:rPr>
          <w:rFonts w:cs="Arial"/>
        </w:rPr>
        <w:t xml:space="preserve">, v skladu s točko </w:t>
      </w:r>
      <w:r>
        <w:rPr>
          <w:rFonts w:cs="Arial"/>
        </w:rPr>
        <w:t>4</w:t>
      </w:r>
      <w:r w:rsidRPr="003409A2">
        <w:rPr>
          <w:rFonts w:cs="Arial"/>
        </w:rPr>
        <w:t xml:space="preserve"> dokumenta Navodila za uporabo informacijskega sistema e-JN: PONUDNIKI (v nadaljevanju: Navodila za uporabo e-JN), ki je del te razpisne dokumentacije in objavljen na spletnem naslovu </w:t>
      </w:r>
      <w:hyperlink r:id="rId10" w:history="1">
        <w:r w:rsidRPr="003409A2">
          <w:rPr>
            <w:rStyle w:val="Hiperpovezava"/>
            <w:rFonts w:cs="Arial"/>
            <w:b/>
          </w:rPr>
          <w:t>https://ejn.gov.si/</w:t>
        </w:r>
      </w:hyperlink>
      <w:r w:rsidRPr="003409A2">
        <w:rPr>
          <w:rFonts w:cs="Arial"/>
          <w:b/>
        </w:rPr>
        <w:t>.</w:t>
      </w:r>
    </w:p>
    <w:p w14:paraId="7BCF12C6" w14:textId="77777777" w:rsidR="00C76C37" w:rsidRPr="003409A2" w:rsidRDefault="00C76C37" w:rsidP="00C76C37">
      <w:pPr>
        <w:jc w:val="both"/>
        <w:rPr>
          <w:rFonts w:cs="Arial"/>
        </w:rPr>
      </w:pPr>
    </w:p>
    <w:p w14:paraId="521025F2" w14:textId="77777777" w:rsidR="00C76C37" w:rsidRPr="003409A2" w:rsidRDefault="00C76C37" w:rsidP="00C76C37">
      <w:pPr>
        <w:jc w:val="both"/>
        <w:rPr>
          <w:rFonts w:cs="Arial"/>
          <w:b/>
        </w:rPr>
      </w:pPr>
      <w:r w:rsidRPr="003409A2">
        <w:rPr>
          <w:rFonts w:cs="Arial"/>
        </w:rPr>
        <w:t xml:space="preserve">Ponudnik se mora pred oddajo ponudbe registrirati na spletnem naslovu </w:t>
      </w:r>
      <w:hyperlink r:id="rId11" w:history="1">
        <w:r w:rsidRPr="00495642">
          <w:rPr>
            <w:rStyle w:val="Hiperpovezava"/>
            <w:rFonts w:cs="Arial"/>
            <w:b/>
          </w:rPr>
          <w:t>https://ejn.gov.si/</w:t>
        </w:r>
      </w:hyperlink>
      <w:r w:rsidRPr="003409A2">
        <w:rPr>
          <w:rFonts w:cs="Arial"/>
          <w:b/>
        </w:rPr>
        <w:t>,</w:t>
      </w:r>
      <w:r w:rsidRPr="003409A2">
        <w:rPr>
          <w:rFonts w:cs="Arial"/>
        </w:rPr>
        <w:t xml:space="preserve"> v skladu z Navodili za uporabo e-JN. Če je ponudnik že registriran v informacijski sistem e-JN, se v aplikacijo prijavi na istem naslovu.</w:t>
      </w:r>
    </w:p>
    <w:p w14:paraId="508CA408" w14:textId="77777777" w:rsidR="00C76C37" w:rsidRPr="003409A2" w:rsidRDefault="00C76C37" w:rsidP="00C76C37">
      <w:pPr>
        <w:jc w:val="both"/>
        <w:rPr>
          <w:rFonts w:cs="Arial"/>
        </w:rPr>
      </w:pPr>
    </w:p>
    <w:p w14:paraId="3E7DAF0F" w14:textId="1D95A39E" w:rsidR="00C76C37" w:rsidRPr="003409A2" w:rsidRDefault="00C76C37" w:rsidP="00C76C37">
      <w:pPr>
        <w:jc w:val="both"/>
        <w:rPr>
          <w:rFonts w:cs="Arial"/>
        </w:rPr>
      </w:pPr>
      <w:r w:rsidRPr="003409A2">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 xml:space="preserve">, </w:t>
      </w:r>
      <w:r w:rsidRPr="003409A2">
        <w:rPr>
          <w:rFonts w:cs="Arial"/>
        </w:rPr>
        <w:t>Uradni list RS, št. 97/07</w:t>
      </w:r>
      <w:r w:rsidR="0021518D">
        <w:rPr>
          <w:rFonts w:cs="Arial"/>
        </w:rPr>
        <w:t xml:space="preserve"> s spremembami in dopolnitvami</w:t>
      </w:r>
      <w:r w:rsidRPr="003409A2">
        <w:rPr>
          <w:rFonts w:cs="Arial"/>
        </w:rPr>
        <w:t>). Z oddajo ponudbe je le-ta zavezujoča za čas, naveden v ponudbi, razen če jo uporabnik ponudnika umakne ali spremeni pred potekom roka za oddajo ponudb.</w:t>
      </w:r>
    </w:p>
    <w:p w14:paraId="76B1985B" w14:textId="77777777" w:rsidR="00C76C37" w:rsidRPr="003409A2" w:rsidRDefault="00C76C37" w:rsidP="00C76C37">
      <w:pPr>
        <w:jc w:val="both"/>
        <w:rPr>
          <w:rFonts w:cs="Arial"/>
        </w:rPr>
      </w:pPr>
    </w:p>
    <w:p w14:paraId="162EC6F5" w14:textId="77777777" w:rsidR="00C76C37" w:rsidRPr="003409A2" w:rsidRDefault="00C76C37" w:rsidP="00C76C37">
      <w:pPr>
        <w:jc w:val="both"/>
        <w:rPr>
          <w:szCs w:val="22"/>
          <w:lang w:eastAsia="en-US"/>
        </w:rPr>
      </w:pPr>
      <w:r w:rsidRPr="003409A2">
        <w:rPr>
          <w:rFonts w:cs="Arial"/>
        </w:rPr>
        <w:t>Ponudba se šteje za pravočasno oddano, če jo naročnik prejme preko sistema e-JN https://ejn.gov.si/ najkasneje do zgoraj navedenega roka</w:t>
      </w:r>
      <w:r w:rsidRPr="003409A2">
        <w:t>. Za oddano ponudbo se šteje ponudba, ki je v informacijskem sistemu e-JN označena s statusom »ODDAN</w:t>
      </w:r>
      <w:r>
        <w:t>A</w:t>
      </w:r>
      <w:r w:rsidRPr="003409A2">
        <w:t>«.</w:t>
      </w:r>
    </w:p>
    <w:p w14:paraId="1B936E10" w14:textId="77777777" w:rsidR="00C76C37" w:rsidRPr="003409A2" w:rsidRDefault="00C76C37" w:rsidP="00C76C37">
      <w:pPr>
        <w:jc w:val="both"/>
      </w:pPr>
    </w:p>
    <w:p w14:paraId="01F2131D" w14:textId="77777777" w:rsidR="00C76C37" w:rsidRPr="003409A2" w:rsidRDefault="00C76C37" w:rsidP="00C76C37">
      <w:pPr>
        <w:jc w:val="both"/>
      </w:pPr>
      <w:r w:rsidRPr="003409A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D3F4F6" w14:textId="77777777" w:rsidR="00C76C37" w:rsidRPr="003409A2" w:rsidRDefault="00C76C37" w:rsidP="00C76C37">
      <w:pPr>
        <w:jc w:val="both"/>
      </w:pPr>
    </w:p>
    <w:p w14:paraId="64694866" w14:textId="77777777" w:rsidR="00C76C37" w:rsidRPr="003409A2" w:rsidRDefault="00C76C37" w:rsidP="00C76C37">
      <w:pPr>
        <w:jc w:val="both"/>
      </w:pPr>
      <w:r w:rsidRPr="003409A2">
        <w:t>Po preteku roka za predložitev ponudb ponudbe ne bo več mogoče oddati.</w:t>
      </w:r>
    </w:p>
    <w:p w14:paraId="360B6964" w14:textId="77777777" w:rsidR="00C76C37" w:rsidRPr="003409A2" w:rsidRDefault="00C76C37" w:rsidP="00C76C37">
      <w:pPr>
        <w:jc w:val="both"/>
      </w:pPr>
    </w:p>
    <w:p w14:paraId="6ED6F03A" w14:textId="77777777" w:rsidR="00C76C37" w:rsidRPr="003409A2" w:rsidRDefault="00C76C37" w:rsidP="00C76C37">
      <w:pPr>
        <w:jc w:val="both"/>
        <w:rPr>
          <w:b/>
        </w:rPr>
      </w:pPr>
      <w:r w:rsidRPr="003409A2">
        <w:rPr>
          <w:b/>
        </w:rPr>
        <w:t>ODPIRANJE PONUDB</w:t>
      </w:r>
    </w:p>
    <w:p w14:paraId="46CAC52D" w14:textId="77777777" w:rsidR="00C76C37" w:rsidRPr="003409A2" w:rsidRDefault="00C76C37" w:rsidP="00C76C37">
      <w:pPr>
        <w:jc w:val="both"/>
      </w:pPr>
    </w:p>
    <w:p w14:paraId="6BFB1C99" w14:textId="5F46186B" w:rsidR="00C76C37" w:rsidRPr="00A74055" w:rsidRDefault="00C76C37" w:rsidP="00C76C37">
      <w:pPr>
        <w:jc w:val="both"/>
        <w:rPr>
          <w:rFonts w:cs="Arial"/>
        </w:rPr>
      </w:pPr>
      <w:r w:rsidRPr="00FA0125">
        <w:rPr>
          <w:rFonts w:cs="Arial"/>
        </w:rPr>
        <w:t xml:space="preserve">Odpiranje ponudb bo potekalo avtomatično v informacijskem sistemu </w:t>
      </w:r>
      <w:hyperlink r:id="rId12" w:history="1">
        <w:r w:rsidRPr="00FA0125">
          <w:rPr>
            <w:rStyle w:val="Hiperpovezava"/>
            <w:rFonts w:cs="Arial"/>
          </w:rPr>
          <w:t>https://ejn.gov.si/</w:t>
        </w:r>
      </w:hyperlink>
      <w:r w:rsidRPr="00FA0125">
        <w:rPr>
          <w:rFonts w:cs="Arial"/>
        </w:rPr>
        <w:t xml:space="preserve"> </w:t>
      </w:r>
      <w:r w:rsidRPr="00F90619">
        <w:rPr>
          <w:rFonts w:cs="Arial"/>
        </w:rPr>
        <w:t xml:space="preserve">dne </w:t>
      </w:r>
      <w:r w:rsidR="009D5F34" w:rsidRPr="00F90619">
        <w:rPr>
          <w:b/>
          <w:sz w:val="24"/>
          <w:szCs w:val="24"/>
          <w:u w:val="single"/>
        </w:rPr>
        <w:t>15</w:t>
      </w:r>
      <w:r w:rsidRPr="00F90619">
        <w:rPr>
          <w:b/>
          <w:sz w:val="24"/>
          <w:szCs w:val="24"/>
          <w:u w:val="single"/>
        </w:rPr>
        <w:t>.</w:t>
      </w:r>
      <w:r w:rsidR="00A4275D" w:rsidRPr="00F90619">
        <w:rPr>
          <w:b/>
          <w:sz w:val="24"/>
          <w:szCs w:val="24"/>
          <w:u w:val="single"/>
        </w:rPr>
        <w:t xml:space="preserve"> 0</w:t>
      </w:r>
      <w:r w:rsidR="009D5F34" w:rsidRPr="00F90619">
        <w:rPr>
          <w:b/>
          <w:sz w:val="24"/>
          <w:szCs w:val="24"/>
          <w:u w:val="single"/>
        </w:rPr>
        <w:t>4</w:t>
      </w:r>
      <w:r w:rsidRPr="00F90619">
        <w:rPr>
          <w:b/>
          <w:sz w:val="24"/>
          <w:szCs w:val="24"/>
          <w:u w:val="single"/>
        </w:rPr>
        <w:t>.</w:t>
      </w:r>
      <w:r w:rsidR="00A4275D" w:rsidRPr="00F90619">
        <w:rPr>
          <w:b/>
          <w:sz w:val="24"/>
          <w:szCs w:val="24"/>
          <w:u w:val="single"/>
        </w:rPr>
        <w:t xml:space="preserve"> </w:t>
      </w:r>
      <w:r w:rsidRPr="00F90619">
        <w:rPr>
          <w:b/>
          <w:sz w:val="24"/>
          <w:szCs w:val="24"/>
          <w:u w:val="single"/>
        </w:rPr>
        <w:t>202</w:t>
      </w:r>
      <w:r w:rsidR="00A4275D" w:rsidRPr="00F90619">
        <w:rPr>
          <w:b/>
          <w:sz w:val="24"/>
          <w:szCs w:val="24"/>
          <w:u w:val="single"/>
        </w:rPr>
        <w:t>6</w:t>
      </w:r>
      <w:r w:rsidRPr="00F90619">
        <w:rPr>
          <w:b/>
          <w:sz w:val="24"/>
          <w:szCs w:val="24"/>
          <w:u w:val="single"/>
        </w:rPr>
        <w:t xml:space="preserve"> in se bo začelo ob 11:00 uri</w:t>
      </w:r>
      <w:r w:rsidRPr="00F90619">
        <w:rPr>
          <w:rFonts w:cs="Arial"/>
        </w:rPr>
        <w:t>.</w:t>
      </w:r>
    </w:p>
    <w:p w14:paraId="1B84FDD7" w14:textId="77777777" w:rsidR="00C76C37" w:rsidRPr="00A74055" w:rsidRDefault="00C76C37" w:rsidP="00C76C37">
      <w:pPr>
        <w:rPr>
          <w:szCs w:val="22"/>
          <w:lang w:eastAsia="en-US"/>
        </w:rPr>
      </w:pPr>
    </w:p>
    <w:p w14:paraId="580AD614" w14:textId="77777777" w:rsidR="00C76C37" w:rsidRDefault="00C76C37" w:rsidP="00C76C37">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32C3A737" w14:textId="77777777" w:rsidR="00C76C37" w:rsidRDefault="00C76C37" w:rsidP="00C76C37">
      <w:pPr>
        <w:jc w:val="both"/>
      </w:pPr>
      <w:r>
        <w:t xml:space="preserve"> </w:t>
      </w:r>
    </w:p>
    <w:p w14:paraId="16F2BCAE" w14:textId="77777777" w:rsidR="00C76C37" w:rsidRDefault="00C76C37" w:rsidP="00C76C37">
      <w:pPr>
        <w:jc w:val="both"/>
      </w:pPr>
    </w:p>
    <w:p w14:paraId="793D0E90" w14:textId="77777777" w:rsidR="00C76C37" w:rsidRDefault="00C76C37" w:rsidP="00C76C37">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C76C37" w14:paraId="5D6D84FB" w14:textId="77777777" w:rsidTr="00A4275D">
        <w:tc>
          <w:tcPr>
            <w:tcW w:w="3259" w:type="dxa"/>
          </w:tcPr>
          <w:p w14:paraId="3664A2B9" w14:textId="77777777" w:rsidR="00C76C37" w:rsidRDefault="00C76C37" w:rsidP="00A4275D">
            <w:pPr>
              <w:autoSpaceDE w:val="0"/>
              <w:autoSpaceDN w:val="0"/>
              <w:rPr>
                <w:rFonts w:cs="Arial"/>
              </w:rPr>
            </w:pPr>
          </w:p>
        </w:tc>
        <w:tc>
          <w:tcPr>
            <w:tcW w:w="922" w:type="dxa"/>
          </w:tcPr>
          <w:p w14:paraId="4DC36926" w14:textId="77777777" w:rsidR="00C76C37" w:rsidRDefault="00C76C37" w:rsidP="00A4275D">
            <w:pPr>
              <w:autoSpaceDE w:val="0"/>
              <w:autoSpaceDN w:val="0"/>
              <w:rPr>
                <w:rFonts w:cs="Arial"/>
              </w:rPr>
            </w:pPr>
          </w:p>
        </w:tc>
        <w:tc>
          <w:tcPr>
            <w:tcW w:w="5069" w:type="dxa"/>
            <w:hideMark/>
          </w:tcPr>
          <w:p w14:paraId="5CA5BDC1" w14:textId="77777777" w:rsidR="00C76C37" w:rsidRDefault="00C76C37" w:rsidP="00A4275D">
            <w:pPr>
              <w:autoSpaceDE w:val="0"/>
              <w:autoSpaceDN w:val="0"/>
              <w:jc w:val="center"/>
              <w:rPr>
                <w:rFonts w:cs="Arial"/>
                <w:b/>
              </w:rPr>
            </w:pPr>
            <w:r>
              <w:t>direktorica</w:t>
            </w:r>
          </w:p>
        </w:tc>
      </w:tr>
      <w:tr w:rsidR="00C76C37" w14:paraId="43876663" w14:textId="77777777" w:rsidTr="00A4275D">
        <w:tc>
          <w:tcPr>
            <w:tcW w:w="3259" w:type="dxa"/>
          </w:tcPr>
          <w:p w14:paraId="4D93724A" w14:textId="77777777" w:rsidR="00C76C37" w:rsidRDefault="00C76C37" w:rsidP="00A4275D">
            <w:pPr>
              <w:autoSpaceDE w:val="0"/>
              <w:autoSpaceDN w:val="0"/>
              <w:rPr>
                <w:rFonts w:cs="Arial"/>
              </w:rPr>
            </w:pPr>
          </w:p>
        </w:tc>
        <w:tc>
          <w:tcPr>
            <w:tcW w:w="922" w:type="dxa"/>
          </w:tcPr>
          <w:p w14:paraId="2C946A4F" w14:textId="77777777" w:rsidR="00C76C37" w:rsidRDefault="00C76C37" w:rsidP="00A4275D">
            <w:pPr>
              <w:autoSpaceDE w:val="0"/>
              <w:autoSpaceDN w:val="0"/>
              <w:rPr>
                <w:rFonts w:cs="Arial"/>
              </w:rPr>
            </w:pPr>
          </w:p>
        </w:tc>
        <w:tc>
          <w:tcPr>
            <w:tcW w:w="5069" w:type="dxa"/>
            <w:hideMark/>
          </w:tcPr>
          <w:p w14:paraId="54BF21FA" w14:textId="77777777" w:rsidR="00C76C37" w:rsidRDefault="00C76C37" w:rsidP="00A4275D">
            <w:pPr>
              <w:autoSpaceDE w:val="0"/>
              <w:autoSpaceDN w:val="0"/>
              <w:jc w:val="center"/>
            </w:pPr>
            <w:r>
              <w:t>Zlata Štiblar Kisić</w:t>
            </w:r>
          </w:p>
        </w:tc>
      </w:tr>
    </w:tbl>
    <w:p w14:paraId="3C6FB364" w14:textId="77777777" w:rsidR="00C76C37" w:rsidRPr="00DE289E" w:rsidRDefault="00C76C37" w:rsidP="00C76C37">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14:paraId="2441CB7C" w14:textId="77777777" w:rsidR="00C76C37" w:rsidRPr="00DE289E" w:rsidRDefault="00C76C37" w:rsidP="00C76C37">
      <w:pPr>
        <w:outlineLvl w:val="0"/>
        <w:rPr>
          <w:rFonts w:cs="Arial"/>
          <w:b/>
        </w:rPr>
      </w:pPr>
    </w:p>
    <w:p w14:paraId="0B282AD1" w14:textId="77777777" w:rsidR="00C76C37" w:rsidRPr="00DE289E" w:rsidRDefault="00C76C37" w:rsidP="00C76C37">
      <w:pPr>
        <w:numPr>
          <w:ilvl w:val="1"/>
          <w:numId w:val="1"/>
        </w:numPr>
        <w:jc w:val="both"/>
        <w:rPr>
          <w:b/>
        </w:rPr>
      </w:pPr>
      <w:r w:rsidRPr="00DE289E">
        <w:rPr>
          <w:b/>
        </w:rPr>
        <w:t>Način izvajanja naročila</w:t>
      </w:r>
    </w:p>
    <w:p w14:paraId="1EFF5471" w14:textId="77777777" w:rsidR="00C76C37" w:rsidRPr="00DE289E" w:rsidRDefault="00C76C37" w:rsidP="00C76C37">
      <w:pPr>
        <w:rPr>
          <w:rFonts w:cs="Arial"/>
          <w:b/>
        </w:rPr>
      </w:pPr>
    </w:p>
    <w:p w14:paraId="44573596" w14:textId="567EACB6" w:rsidR="00C76C37" w:rsidRPr="000B1120" w:rsidRDefault="00C76C37" w:rsidP="00A4275D">
      <w:pPr>
        <w:jc w:val="both"/>
        <w:rPr>
          <w:rFonts w:cs="Arial"/>
          <w:b/>
        </w:rPr>
      </w:pPr>
      <w:r w:rsidRPr="00DE289E">
        <w:t xml:space="preserve">Naročnik oddaja naročilo </w:t>
      </w:r>
      <w:bookmarkStart w:id="1" w:name="OddajaNarocila"/>
      <w:r w:rsidRPr="00DE289E">
        <w:t>»</w:t>
      </w:r>
      <w:bookmarkEnd w:id="1"/>
      <w:r w:rsidR="00A4275D" w:rsidRPr="007252E3">
        <w:rPr>
          <w:rFonts w:cs="Arial"/>
          <w:b/>
        </w:rPr>
        <w:t xml:space="preserve">Vzdrževanje, popravila in servisiranje klimatskih, prezračevalnih, hladilnih in energetskih sistemov ter </w:t>
      </w:r>
      <w:proofErr w:type="spellStart"/>
      <w:r w:rsidR="00A4275D" w:rsidRPr="007252E3">
        <w:rPr>
          <w:rFonts w:cs="Arial"/>
          <w:b/>
        </w:rPr>
        <w:t>split</w:t>
      </w:r>
      <w:proofErr w:type="spellEnd"/>
      <w:r w:rsidR="00A4275D" w:rsidRPr="007252E3">
        <w:rPr>
          <w:rFonts w:cs="Arial"/>
          <w:b/>
        </w:rPr>
        <w:t xml:space="preserve"> sistemov</w:t>
      </w:r>
      <w:r w:rsidR="00A4275D">
        <w:t xml:space="preserve"> </w:t>
      </w:r>
      <w:r>
        <w:t>v celoti</w:t>
      </w:r>
      <w:r w:rsidRPr="00362593">
        <w:t xml:space="preserve">. Ponudnik mora ponuditi vse razpisane vrste </w:t>
      </w:r>
      <w:r w:rsidR="00A627E4" w:rsidRPr="00A4275D">
        <w:t>storitev</w:t>
      </w:r>
      <w:r w:rsidRPr="00A4275D">
        <w:t xml:space="preserve"> </w:t>
      </w:r>
      <w:r w:rsidRPr="00362593">
        <w:t xml:space="preserve">(delne ponudbe niso dovoljene). </w:t>
      </w:r>
      <w:r w:rsidRPr="00362593">
        <w:rPr>
          <w:u w:val="single"/>
        </w:rPr>
        <w:t>V primeru da ponudnik ne ponudi vseh postavk</w:t>
      </w:r>
      <w:r>
        <w:rPr>
          <w:u w:val="single"/>
        </w:rPr>
        <w:t xml:space="preserve"> v ponudbenem predračunu</w:t>
      </w:r>
      <w:r w:rsidRPr="00362593">
        <w:rPr>
          <w:u w:val="single"/>
        </w:rPr>
        <w:t>, bo naročn</w:t>
      </w:r>
      <w:r>
        <w:rPr>
          <w:u w:val="single"/>
        </w:rPr>
        <w:t>i</w:t>
      </w:r>
      <w:r w:rsidRPr="00362593">
        <w:rPr>
          <w:u w:val="single"/>
        </w:rPr>
        <w:t xml:space="preserve">k takega ponudnika izločil iz nadaljnjega postopka. </w:t>
      </w:r>
    </w:p>
    <w:p w14:paraId="60AFA0B8" w14:textId="77777777" w:rsidR="00C76C37" w:rsidRPr="00DE289E" w:rsidRDefault="00C76C37" w:rsidP="00C76C37">
      <w:pPr>
        <w:rPr>
          <w:rFonts w:cs="Arial"/>
        </w:rPr>
      </w:pPr>
    </w:p>
    <w:p w14:paraId="4CB59BE5" w14:textId="77777777" w:rsidR="00C76C37" w:rsidRPr="00DE289E" w:rsidRDefault="00C76C37" w:rsidP="00C76C37">
      <w:pPr>
        <w:numPr>
          <w:ilvl w:val="1"/>
          <w:numId w:val="1"/>
        </w:numPr>
        <w:jc w:val="both"/>
        <w:rPr>
          <w:b/>
        </w:rPr>
      </w:pPr>
      <w:r w:rsidRPr="00DE289E">
        <w:rPr>
          <w:b/>
        </w:rPr>
        <w:t>Sodelovanje</w:t>
      </w:r>
    </w:p>
    <w:p w14:paraId="6E2A6CFE" w14:textId="77777777" w:rsidR="00C76C37" w:rsidRPr="00DE289E" w:rsidRDefault="00C76C37" w:rsidP="00C76C37">
      <w:pPr>
        <w:jc w:val="both"/>
        <w:outlineLvl w:val="0"/>
      </w:pPr>
    </w:p>
    <w:p w14:paraId="6CA42D14" w14:textId="77777777" w:rsidR="00C76C37" w:rsidRPr="00274A94" w:rsidRDefault="00C76C37" w:rsidP="00C76C37">
      <w:pPr>
        <w:jc w:val="both"/>
        <w:outlineLvl w:val="0"/>
      </w:pPr>
      <w:r w:rsidRPr="00274A94">
        <w:t>Vsak zainteresirani gospodarski subjekt lahko odda ponudbo na podlagi objavljenega povabila k sodelovan</w:t>
      </w:r>
      <w:r>
        <w:t>ju.</w:t>
      </w:r>
    </w:p>
    <w:p w14:paraId="71624C2D" w14:textId="77777777" w:rsidR="00C76C37" w:rsidRPr="00DE289E" w:rsidRDefault="00C76C37" w:rsidP="00C76C37">
      <w:pPr>
        <w:jc w:val="both"/>
        <w:outlineLvl w:val="0"/>
      </w:pPr>
    </w:p>
    <w:p w14:paraId="63115A8C" w14:textId="77777777" w:rsidR="00C76C37" w:rsidRPr="00DE289E" w:rsidRDefault="00C76C37" w:rsidP="00C76C37">
      <w:pPr>
        <w:numPr>
          <w:ilvl w:val="1"/>
          <w:numId w:val="1"/>
        </w:numPr>
        <w:jc w:val="both"/>
        <w:rPr>
          <w:b/>
        </w:rPr>
      </w:pPr>
      <w:r w:rsidRPr="00DE289E">
        <w:rPr>
          <w:b/>
        </w:rPr>
        <w:t>Jezik</w:t>
      </w:r>
    </w:p>
    <w:p w14:paraId="2BCBA4F9" w14:textId="77777777" w:rsidR="00C76C37" w:rsidRPr="00DE289E" w:rsidRDefault="00C76C37" w:rsidP="00C76C37">
      <w:pPr>
        <w:jc w:val="both"/>
        <w:rPr>
          <w:rFonts w:cs="Arial"/>
        </w:rPr>
      </w:pPr>
    </w:p>
    <w:p w14:paraId="3E849E74" w14:textId="77777777" w:rsidR="00C76C37" w:rsidRPr="00DE289E" w:rsidRDefault="00C76C37" w:rsidP="00C76C37">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00BF9240" w14:textId="77777777" w:rsidR="00C76C37" w:rsidRPr="00DE289E" w:rsidRDefault="00C76C37" w:rsidP="00C76C37">
      <w:pPr>
        <w:jc w:val="both"/>
        <w:rPr>
          <w:rFonts w:cs="Arial"/>
        </w:rPr>
      </w:pPr>
    </w:p>
    <w:p w14:paraId="505A4703" w14:textId="77777777" w:rsidR="00C76C37" w:rsidRPr="00DE289E" w:rsidRDefault="00C76C37" w:rsidP="00C76C37">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2632CE9" w14:textId="77777777" w:rsidR="00C76C37" w:rsidRPr="00DE289E" w:rsidRDefault="00C76C37" w:rsidP="00C76C37">
      <w:pPr>
        <w:rPr>
          <w:rFonts w:cs="Arial"/>
        </w:rPr>
      </w:pPr>
    </w:p>
    <w:p w14:paraId="21BEBE63" w14:textId="77777777" w:rsidR="00C76C37" w:rsidRPr="00DE289E" w:rsidRDefault="00C76C37" w:rsidP="00C76C37">
      <w:pPr>
        <w:numPr>
          <w:ilvl w:val="1"/>
          <w:numId w:val="1"/>
        </w:numPr>
        <w:jc w:val="both"/>
        <w:rPr>
          <w:b/>
        </w:rPr>
      </w:pPr>
      <w:r w:rsidRPr="00DE289E">
        <w:rPr>
          <w:b/>
        </w:rPr>
        <w:t>Podizvajalci</w:t>
      </w:r>
    </w:p>
    <w:p w14:paraId="2D9AAA57" w14:textId="77777777" w:rsidR="00C76C37" w:rsidRPr="00DE289E" w:rsidRDefault="00C76C37" w:rsidP="00C76C37">
      <w:pPr>
        <w:tabs>
          <w:tab w:val="left" w:pos="708"/>
        </w:tabs>
        <w:jc w:val="both"/>
        <w:rPr>
          <w:rFonts w:cs="Arial"/>
        </w:rPr>
      </w:pPr>
    </w:p>
    <w:p w14:paraId="2185A54C" w14:textId="77777777" w:rsidR="00C76C37" w:rsidRPr="00DE289E" w:rsidRDefault="00C76C37" w:rsidP="00C76C37">
      <w:pPr>
        <w:tabs>
          <w:tab w:val="left" w:pos="0"/>
        </w:tabs>
        <w:jc w:val="both"/>
        <w:rPr>
          <w:szCs w:val="24"/>
        </w:rPr>
      </w:pPr>
      <w:r w:rsidRPr="00DE289E">
        <w:rPr>
          <w:szCs w:val="24"/>
        </w:rPr>
        <w:t>Ponudnik lahko v celoti sam izvede predmetno javno naročilo ali pa ga izvede s podizvajalci.</w:t>
      </w:r>
      <w:r>
        <w:rPr>
          <w:szCs w:val="24"/>
        </w:rPr>
        <w:t xml:space="preserve"> </w:t>
      </w:r>
      <w:r w:rsidRPr="00274A94">
        <w:rPr>
          <w:szCs w:val="24"/>
        </w:rPr>
        <w:t>Ponudnik</w:t>
      </w:r>
      <w:r>
        <w:rPr>
          <w:szCs w:val="24"/>
        </w:rPr>
        <w:t xml:space="preserve"> </w:t>
      </w:r>
      <w:r w:rsidRPr="00274A94">
        <w:rPr>
          <w:szCs w:val="24"/>
        </w:rPr>
        <w:t xml:space="preserve">lahko v podizvajanje odda </w:t>
      </w:r>
      <w:r>
        <w:rPr>
          <w:szCs w:val="24"/>
        </w:rPr>
        <w:t xml:space="preserve">le </w:t>
      </w:r>
      <w:r w:rsidRPr="00274A94">
        <w:rPr>
          <w:szCs w:val="24"/>
        </w:rPr>
        <w:t>del javnega naročila.</w:t>
      </w:r>
    </w:p>
    <w:p w14:paraId="1F231859" w14:textId="77777777" w:rsidR="00C76C37" w:rsidRPr="00DE289E" w:rsidRDefault="00C76C37" w:rsidP="00C76C37">
      <w:pPr>
        <w:autoSpaceDE w:val="0"/>
        <w:autoSpaceDN w:val="0"/>
        <w:adjustRightInd w:val="0"/>
        <w:jc w:val="both"/>
        <w:rPr>
          <w:rFonts w:cs="Arial"/>
          <w:color w:val="000000"/>
        </w:rPr>
      </w:pPr>
    </w:p>
    <w:p w14:paraId="2069C99A" w14:textId="77777777" w:rsidR="00C76C37" w:rsidRPr="00DE289E" w:rsidRDefault="00C76C37" w:rsidP="00C76C37">
      <w:pPr>
        <w:jc w:val="both"/>
        <w:rPr>
          <w:rFonts w:cs="Arial"/>
        </w:rPr>
      </w:pPr>
      <w:r w:rsidRPr="00DE289E">
        <w:rPr>
          <w:rFonts w:cs="Arial"/>
        </w:rPr>
        <w:t xml:space="preserve">V primeru izvedbe javnega naročila s podizvajalci </w:t>
      </w:r>
      <w:r>
        <w:rPr>
          <w:rFonts w:cs="Arial"/>
        </w:rPr>
        <w:t>mora ponudnik</w:t>
      </w:r>
      <w:r w:rsidRPr="00DE289E">
        <w:rPr>
          <w:rFonts w:cs="Arial"/>
        </w:rPr>
        <w:t xml:space="preserve"> v ponudbi:</w:t>
      </w:r>
    </w:p>
    <w:p w14:paraId="1567E66D" w14:textId="77777777" w:rsidR="00C76C37" w:rsidRPr="00DE289E" w:rsidRDefault="00C76C37" w:rsidP="00C76C37">
      <w:pPr>
        <w:numPr>
          <w:ilvl w:val="0"/>
          <w:numId w:val="2"/>
        </w:numPr>
        <w:jc w:val="both"/>
      </w:pPr>
      <w:r w:rsidRPr="00DE289E">
        <w:t>navesti vse podizvajalce ter vsak del javnega naročila, ki ga namerava oddati v podizvajanje,</w:t>
      </w:r>
    </w:p>
    <w:p w14:paraId="4DFF9008" w14:textId="77777777" w:rsidR="00C76C37" w:rsidRPr="00DE289E" w:rsidRDefault="00C76C37" w:rsidP="00C76C37">
      <w:pPr>
        <w:numPr>
          <w:ilvl w:val="0"/>
          <w:numId w:val="2"/>
        </w:numPr>
        <w:jc w:val="both"/>
      </w:pPr>
      <w:r w:rsidRPr="00DE289E">
        <w:t>kontaktne podatke in zakonite zastopnike predlaganih podizvajalcev,</w:t>
      </w:r>
    </w:p>
    <w:p w14:paraId="604551BB" w14:textId="77777777" w:rsidR="00C76C37" w:rsidRPr="00DE289E" w:rsidRDefault="00C76C37" w:rsidP="00C76C37">
      <w:pPr>
        <w:numPr>
          <w:ilvl w:val="0"/>
          <w:numId w:val="2"/>
        </w:numPr>
        <w:jc w:val="both"/>
      </w:pPr>
      <w:r w:rsidRPr="00DE289E">
        <w:t>izpolnjene ESPD teh podizvajalcev v skladu z 79. členom</w:t>
      </w:r>
      <w:r w:rsidRPr="00DE289E">
        <w:rPr>
          <w:rFonts w:cs="Arial"/>
        </w:rPr>
        <w:t xml:space="preserve"> ZJN-3</w:t>
      </w:r>
      <w:r w:rsidRPr="00DE289E">
        <w:t xml:space="preserve"> ter</w:t>
      </w:r>
    </w:p>
    <w:p w14:paraId="5E5D5011" w14:textId="77777777" w:rsidR="00C76C37" w:rsidRPr="00DE289E" w:rsidRDefault="00C76C37" w:rsidP="00C76C37">
      <w:pPr>
        <w:numPr>
          <w:ilvl w:val="0"/>
          <w:numId w:val="2"/>
        </w:numPr>
        <w:jc w:val="both"/>
      </w:pPr>
      <w:r w:rsidRPr="00DE289E">
        <w:t>priložiti zahtevo podizvajalca za neposredno plačilo, če podizvajalec to zahteva.</w:t>
      </w:r>
    </w:p>
    <w:p w14:paraId="3CD593E9" w14:textId="77777777" w:rsidR="00C76C37" w:rsidRPr="00DE289E" w:rsidRDefault="00C76C37" w:rsidP="00C76C37">
      <w:pPr>
        <w:autoSpaceDE w:val="0"/>
        <w:autoSpaceDN w:val="0"/>
        <w:adjustRightInd w:val="0"/>
        <w:jc w:val="both"/>
        <w:rPr>
          <w:rFonts w:cs="Arial"/>
          <w:color w:val="000000"/>
        </w:rPr>
      </w:pPr>
    </w:p>
    <w:p w14:paraId="68983586" w14:textId="77777777" w:rsidR="00C76C37" w:rsidRPr="00DE289E" w:rsidRDefault="00C76C37" w:rsidP="00C76C37">
      <w:pPr>
        <w:jc w:val="both"/>
      </w:pPr>
      <w:r>
        <w:t>Izbrani</w:t>
      </w:r>
      <w:r w:rsidRPr="00DE289E">
        <w:t xml:space="preserve"> izvajalec mora med izvajanjem javnega naročila naročnika obvestiti o morebitnih spremembah informacij iz prejšnjega odstavka in poslati informacije o novih podizvajalcih, ki jih namerava naknadno vključiti v izvajanje </w:t>
      </w:r>
      <w:r>
        <w:t>pogodbe</w:t>
      </w:r>
      <w:r w:rsidRPr="00DE289E">
        <w:t>, in sicer najkasneje v petih dneh po spremembi. V primeru vključitve novih podizvajalcev mora glavni izvajalec skupaj z obvestilom posredovati tudi podatke in dokumente iz druge, tretje in četrte alineje prejšnjega odstavka.</w:t>
      </w:r>
    </w:p>
    <w:p w14:paraId="324A3464" w14:textId="77777777" w:rsidR="00C76C37" w:rsidRDefault="00C76C37" w:rsidP="00C76C37">
      <w:pPr>
        <w:jc w:val="both"/>
      </w:pPr>
    </w:p>
    <w:p w14:paraId="63C8AA95" w14:textId="3BD6EC34" w:rsidR="00C76C37" w:rsidRDefault="00C76C37" w:rsidP="00C76C37">
      <w:pPr>
        <w:jc w:val="both"/>
      </w:pPr>
      <w:r w:rsidRPr="00464A1B">
        <w:t xml:space="preserve">V kolikor bodo pri podizvajalcu obstajali razlogi za </w:t>
      </w:r>
      <w:r w:rsidRPr="002A14DB">
        <w:t xml:space="preserve">izključitev </w:t>
      </w:r>
      <w:r w:rsidRPr="002A14DB">
        <w:rPr>
          <w:rFonts w:cs="Arial"/>
          <w:color w:val="000000"/>
        </w:rPr>
        <w:t>P1-P</w:t>
      </w:r>
      <w:r w:rsidR="00B63340" w:rsidRPr="002A14DB">
        <w:rPr>
          <w:rFonts w:cs="Arial"/>
          <w:color w:val="000000"/>
        </w:rPr>
        <w:t>6</w:t>
      </w:r>
      <w:r w:rsidRPr="00465F88">
        <w:rPr>
          <w:rFonts w:cs="Arial"/>
          <w:color w:val="000000"/>
        </w:rPr>
        <w:t xml:space="preserve"> iz 2. poglavja te </w:t>
      </w:r>
      <w:r>
        <w:rPr>
          <w:rFonts w:cs="Arial"/>
          <w:color w:val="000000"/>
        </w:rPr>
        <w:t xml:space="preserve">razpisne </w:t>
      </w:r>
      <w:r w:rsidRPr="00465F88">
        <w:rPr>
          <w:rFonts w:cs="Arial"/>
          <w:color w:val="000000"/>
        </w:rPr>
        <w:t>dokumentacije</w:t>
      </w:r>
      <w:r w:rsidRPr="00464A1B">
        <w:t>, bo naročnik podizvajalca zavrnil.</w:t>
      </w:r>
    </w:p>
    <w:p w14:paraId="2444F032" w14:textId="77777777" w:rsidR="00C76C37" w:rsidRDefault="00C76C37" w:rsidP="00C76C37">
      <w:pPr>
        <w:jc w:val="both"/>
      </w:pPr>
    </w:p>
    <w:p w14:paraId="03BF6E62" w14:textId="77777777" w:rsidR="00C76C37" w:rsidRPr="00DE289E" w:rsidRDefault="00C76C37" w:rsidP="00C76C37">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Podizvajalec</w:t>
      </w:r>
      <w:r w:rsidRPr="00DE289E">
        <w:rPr>
          <w:rFonts w:cs="Arial"/>
          <w:bCs/>
          <w:color w:val="000000"/>
        </w:rPr>
        <w:t xml:space="preserve">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61FA4C43" w14:textId="77777777" w:rsidR="00C76C37" w:rsidRPr="00DE289E" w:rsidRDefault="00C76C37" w:rsidP="00C76C37">
      <w:pPr>
        <w:numPr>
          <w:ilvl w:val="0"/>
          <w:numId w:val="2"/>
        </w:numPr>
        <w:jc w:val="both"/>
      </w:pPr>
      <w:r w:rsidRPr="00DE289E">
        <w:t>podatki o ponudniku (naziv in naslov, matična številka, davčna številka, številka transakcijskega računa),</w:t>
      </w:r>
    </w:p>
    <w:p w14:paraId="5A4C9C0D" w14:textId="77777777" w:rsidR="00C76C37" w:rsidRPr="00DE289E" w:rsidRDefault="00C76C37" w:rsidP="00C76C37">
      <w:pPr>
        <w:numPr>
          <w:ilvl w:val="0"/>
          <w:numId w:val="2"/>
        </w:numPr>
        <w:jc w:val="both"/>
      </w:pPr>
      <w:r w:rsidRPr="00DE289E">
        <w:t>podatki o podizvajalcu (naziv, polni naslov, matična številka, davčna številka in transakcijski račun),</w:t>
      </w:r>
    </w:p>
    <w:p w14:paraId="480B8646" w14:textId="77777777" w:rsidR="00C76C37" w:rsidRPr="00DE289E" w:rsidRDefault="00C76C37" w:rsidP="00C76C37">
      <w:pPr>
        <w:numPr>
          <w:ilvl w:val="0"/>
          <w:numId w:val="2"/>
        </w:numPr>
        <w:jc w:val="both"/>
      </w:pPr>
      <w:r w:rsidRPr="00DE289E">
        <w:t>predmet dogovora, vrsto, obseg in skupno vrednost del, ki jih prevzema podizvajalec, kraj in rok izvedbe teh del,</w:t>
      </w:r>
    </w:p>
    <w:p w14:paraId="7D2B0650" w14:textId="77777777" w:rsidR="00C76C37" w:rsidRPr="00F90619" w:rsidRDefault="00C76C37" w:rsidP="00C76C37">
      <w:pPr>
        <w:numPr>
          <w:ilvl w:val="0"/>
          <w:numId w:val="2"/>
        </w:numPr>
        <w:jc w:val="both"/>
      </w:pPr>
      <w:r w:rsidRPr="00DE289E">
        <w:t>soglasje podizvajalca, na podlagi katerega naročnik namesto ponudnik</w:t>
      </w:r>
      <w:r>
        <w:t>a</w:t>
      </w:r>
      <w:r w:rsidRPr="00DE289E">
        <w:t xml:space="preserve"> (izbrane</w:t>
      </w:r>
      <w:r>
        <w:t>ga</w:t>
      </w:r>
      <w:r w:rsidRPr="00DE289E">
        <w:t xml:space="preserve"> izvajalc</w:t>
      </w:r>
      <w:r>
        <w:t>a</w:t>
      </w:r>
      <w:r w:rsidRPr="00DE289E">
        <w:t xml:space="preserve">) </w:t>
      </w:r>
      <w:r w:rsidRPr="00F90619">
        <w:t>poravnava podizvajalčevo terjatev do ponudnika (izbranega izvajalca), če podizvajalec zahteva neposredno plačilo.</w:t>
      </w:r>
    </w:p>
    <w:p w14:paraId="769E37ED" w14:textId="77777777" w:rsidR="00C76C37" w:rsidRPr="00F90619" w:rsidRDefault="00C76C37" w:rsidP="00C76C37">
      <w:pPr>
        <w:jc w:val="both"/>
      </w:pPr>
      <w:r w:rsidRPr="00F90619">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ED46B85" w14:textId="77777777" w:rsidR="00C76C37" w:rsidRPr="00F90619" w:rsidRDefault="00C76C37" w:rsidP="00C76C37">
      <w:pPr>
        <w:numPr>
          <w:ilvl w:val="0"/>
          <w:numId w:val="2"/>
        </w:numPr>
        <w:jc w:val="both"/>
      </w:pPr>
      <w:r w:rsidRPr="00F90619">
        <w:t>glavni izvajalec v pogodbi pooblastiti naročnika, da na podlagi potrjenega računa oziroma situacije s strani glavnega izvajalca neposredno plačuje podizvajalcu,</w:t>
      </w:r>
    </w:p>
    <w:p w14:paraId="262DA0DD" w14:textId="77777777" w:rsidR="00C76C37" w:rsidRPr="00F90619" w:rsidRDefault="00C76C37" w:rsidP="00C76C37">
      <w:pPr>
        <w:numPr>
          <w:ilvl w:val="0"/>
          <w:numId w:val="2"/>
        </w:numPr>
        <w:jc w:val="both"/>
      </w:pPr>
      <w:r w:rsidRPr="00F90619">
        <w:t>podizvajalec predložiti soglasje, na podlagi katerega naročnik namesto ponudnika poravna podizvajalčevo terjatev do ponudnika,</w:t>
      </w:r>
    </w:p>
    <w:p w14:paraId="3F810611" w14:textId="77777777" w:rsidR="00C76C37" w:rsidRPr="00F90619" w:rsidRDefault="00C76C37" w:rsidP="00C76C37">
      <w:pPr>
        <w:numPr>
          <w:ilvl w:val="0"/>
          <w:numId w:val="2"/>
        </w:numPr>
        <w:jc w:val="both"/>
      </w:pPr>
      <w:r w:rsidRPr="00F90619">
        <w:t>glavni izvajalec svojemu računu ali situaciji priložiti račun ali situacijo podizvajalca, ki ga je predhodno potrdil.</w:t>
      </w:r>
    </w:p>
    <w:p w14:paraId="53D29477" w14:textId="77777777" w:rsidR="00C76C37" w:rsidRPr="00F90619" w:rsidRDefault="00C76C37" w:rsidP="00C76C37">
      <w:pPr>
        <w:jc w:val="both"/>
      </w:pPr>
    </w:p>
    <w:p w14:paraId="50966E59" w14:textId="77777777" w:rsidR="00C76C37" w:rsidRPr="00F90619" w:rsidRDefault="00C76C37" w:rsidP="00C76C37">
      <w:pPr>
        <w:jc w:val="both"/>
        <w:rPr>
          <w:rFonts w:ascii="Times New Roman" w:hAnsi="Times New Roman"/>
        </w:rPr>
      </w:pPr>
      <w:r w:rsidRPr="00F90619">
        <w:t>Če neposredno plačilo podizvajalcu ni obvezno, naročnik od glavnega izvajalca zahteva, da mu najpozneje v 60 dneh od plačila končnega računa oziroma situacije pošlje svojo pisno izjavo in pisno izjavo podizvajalca, da je podizvajalec prejel plačilo za izvedena dela.</w:t>
      </w:r>
    </w:p>
    <w:p w14:paraId="3614335C" w14:textId="77777777" w:rsidR="00C76C37" w:rsidRPr="00F90619" w:rsidRDefault="00C76C37" w:rsidP="00C76C37">
      <w:pPr>
        <w:autoSpaceDE w:val="0"/>
        <w:autoSpaceDN w:val="0"/>
        <w:adjustRightInd w:val="0"/>
        <w:jc w:val="both"/>
        <w:rPr>
          <w:rFonts w:cs="Arial"/>
          <w:color w:val="000000"/>
        </w:rPr>
      </w:pPr>
    </w:p>
    <w:p w14:paraId="400320E5" w14:textId="77777777" w:rsidR="00C76C37" w:rsidRPr="00F90619" w:rsidRDefault="00C76C37" w:rsidP="00C76C37">
      <w:pPr>
        <w:numPr>
          <w:ilvl w:val="1"/>
          <w:numId w:val="1"/>
        </w:numPr>
        <w:jc w:val="both"/>
        <w:rPr>
          <w:b/>
        </w:rPr>
      </w:pPr>
      <w:r w:rsidRPr="00F90619">
        <w:rPr>
          <w:b/>
        </w:rPr>
        <w:t>Skupna ponudba</w:t>
      </w:r>
    </w:p>
    <w:p w14:paraId="5311CE2D" w14:textId="77777777" w:rsidR="00C76C37" w:rsidRPr="00F90619" w:rsidRDefault="00C76C37" w:rsidP="00C76C37">
      <w:pPr>
        <w:tabs>
          <w:tab w:val="left" w:pos="708"/>
          <w:tab w:val="left" w:pos="2155"/>
        </w:tabs>
        <w:jc w:val="both"/>
        <w:rPr>
          <w:rFonts w:cs="Arial"/>
        </w:rPr>
      </w:pPr>
    </w:p>
    <w:p w14:paraId="6D1F7E25" w14:textId="77777777" w:rsidR="00C76C37" w:rsidRPr="00F90619" w:rsidRDefault="00C76C37" w:rsidP="00C76C37">
      <w:pPr>
        <w:jc w:val="both"/>
        <w:rPr>
          <w:rFonts w:cs="Arial"/>
          <w:color w:val="000000"/>
        </w:rPr>
      </w:pPr>
      <w:r w:rsidRPr="00F90619">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6C373D90" w14:textId="77777777" w:rsidR="00C76C37" w:rsidRPr="00F90619" w:rsidRDefault="00C76C37" w:rsidP="00C76C37">
      <w:pPr>
        <w:jc w:val="both"/>
        <w:rPr>
          <w:rFonts w:cs="Arial"/>
          <w:color w:val="000000"/>
        </w:rPr>
      </w:pPr>
    </w:p>
    <w:p w14:paraId="1E419B5A" w14:textId="77777777" w:rsidR="00C76C37" w:rsidRPr="00F90619" w:rsidRDefault="00C76C37" w:rsidP="00C76C37">
      <w:pPr>
        <w:jc w:val="both"/>
        <w:rPr>
          <w:rFonts w:cs="Arial"/>
          <w:color w:val="000000"/>
        </w:rPr>
      </w:pPr>
      <w:r w:rsidRPr="00F90619">
        <w:rPr>
          <w:rFonts w:cs="Arial"/>
          <w:color w:val="000000"/>
        </w:rPr>
        <w:t>Skupina mora priložiti pravni akt (pogodbo) o skupnem nastopanju, iz katerega bo nedvoumno razvidno naslednje:</w:t>
      </w:r>
    </w:p>
    <w:p w14:paraId="55F17DA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imenovanje nosilca posla pri izvedbi javnega naročila,</w:t>
      </w:r>
    </w:p>
    <w:p w14:paraId="2C6F0F3F"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pooblastilo nosilcu posla in odgovorni osebi za podpis ponudbe ter podpis pogodbe,</w:t>
      </w:r>
    </w:p>
    <w:p w14:paraId="3BA89C9C"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obseg posla (natančna navedba vrste in obsega ter vrednost del), ki ga bo opravil posamezni ponudnik in njihove odgovornosti,</w:t>
      </w:r>
    </w:p>
    <w:p w14:paraId="4E8CD367" w14:textId="77777777" w:rsidR="00C76C37" w:rsidRPr="00F90619" w:rsidRDefault="00C76C37" w:rsidP="00C76C37">
      <w:pPr>
        <w:ind w:left="284" w:hanging="284"/>
        <w:jc w:val="both"/>
        <w:rPr>
          <w:rFonts w:cs="Arial"/>
          <w:color w:val="000000"/>
        </w:rPr>
      </w:pPr>
      <w:r w:rsidRPr="00F90619">
        <w:rPr>
          <w:rFonts w:cs="Arial"/>
          <w:color w:val="000000"/>
        </w:rPr>
        <w:t>-</w:t>
      </w:r>
      <w:r w:rsidRPr="00F90619">
        <w:rPr>
          <w:rFonts w:cs="Arial"/>
          <w:color w:val="000000"/>
        </w:rPr>
        <w:tab/>
        <w:t>izjava, da so vsi ponudniki v skupni ponudbi seznanjeni z navodili ponudnikom in razpisnimi pogoji ter merili za oddajo javnega naročila in da z njimi v celoti soglašajo,</w:t>
      </w:r>
    </w:p>
    <w:p w14:paraId="0B97023E"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izjava, da so vsi ponudniki seznanjeni s plačilnimi pogoji iz te razpisne dokumentacije in</w:t>
      </w:r>
    </w:p>
    <w:p w14:paraId="3B3DC69C" w14:textId="77777777" w:rsidR="00C76C37" w:rsidRPr="00F90619" w:rsidRDefault="00C76C37" w:rsidP="00C76C37">
      <w:pPr>
        <w:jc w:val="both"/>
        <w:rPr>
          <w:rFonts w:cs="Arial"/>
          <w:color w:val="000000"/>
        </w:rPr>
      </w:pPr>
      <w:r w:rsidRPr="00F90619">
        <w:rPr>
          <w:rFonts w:cs="Arial"/>
          <w:color w:val="000000"/>
        </w:rPr>
        <w:t>-</w:t>
      </w:r>
      <w:r w:rsidRPr="00F90619">
        <w:rPr>
          <w:rFonts w:cs="Arial"/>
          <w:color w:val="000000"/>
        </w:rPr>
        <w:tab/>
        <w:t>neomejena solidarna odgovornost vseh ponudnikov v skupni ponudbi.</w:t>
      </w:r>
    </w:p>
    <w:p w14:paraId="4BF93074" w14:textId="77777777" w:rsidR="00C76C37" w:rsidRPr="00F90619" w:rsidRDefault="00C76C37" w:rsidP="00C76C37">
      <w:pPr>
        <w:jc w:val="both"/>
        <w:rPr>
          <w:rFonts w:cs="Arial"/>
          <w:color w:val="000000"/>
        </w:rPr>
      </w:pPr>
    </w:p>
    <w:p w14:paraId="31C4AD8E" w14:textId="1EAB978C" w:rsidR="00C76C37" w:rsidRPr="00F90619" w:rsidRDefault="00C76C37" w:rsidP="00C76C37">
      <w:pPr>
        <w:jc w:val="both"/>
        <w:rPr>
          <w:rFonts w:cs="Arial"/>
          <w:color w:val="000000"/>
        </w:rPr>
      </w:pPr>
      <w:r w:rsidRPr="00F90619">
        <w:rPr>
          <w:rFonts w:cs="Arial"/>
          <w:color w:val="000000"/>
        </w:rPr>
        <w:t>V primeru</w:t>
      </w:r>
      <w:r w:rsidR="007E6787" w:rsidRPr="00F90619">
        <w:rPr>
          <w:rFonts w:cs="Arial"/>
          <w:color w:val="000000"/>
        </w:rPr>
        <w:t>,</w:t>
      </w:r>
      <w:r w:rsidRPr="00F90619">
        <w:rPr>
          <w:rFonts w:cs="Arial"/>
          <w:color w:val="000000"/>
        </w:rPr>
        <w:t xml:space="preserve"> da skupina ponudnikov predloži skupno ponudbo, mora ponudnik v Obrazcu št. 1 navesti vse, ki bodo sodelovali v tej skupni ponudbi. Vsak partner iz skupine ponudnikov mora posamično izkazati neobstoj razlogov za izključitev </w:t>
      </w:r>
      <w:r w:rsidR="007E6787" w:rsidRPr="00F90619">
        <w:rPr>
          <w:rFonts w:cs="Arial"/>
          <w:color w:val="000000"/>
        </w:rPr>
        <w:t>iz</w:t>
      </w:r>
      <w:r w:rsidRPr="00F90619">
        <w:rPr>
          <w:rFonts w:cs="Arial"/>
          <w:color w:val="000000"/>
        </w:rPr>
        <w:t xml:space="preserve"> 2. poglavja te razpisne dokumentacije in izpolniti ESPD posamično.</w:t>
      </w:r>
    </w:p>
    <w:p w14:paraId="7C587175" w14:textId="77777777" w:rsidR="002446C7" w:rsidRPr="00F90619" w:rsidRDefault="002446C7" w:rsidP="00C76C37">
      <w:pPr>
        <w:jc w:val="both"/>
      </w:pPr>
    </w:p>
    <w:p w14:paraId="5F4393A6" w14:textId="77777777" w:rsidR="00C76C37" w:rsidRPr="00F90619" w:rsidRDefault="00C76C37" w:rsidP="00C76C37">
      <w:pPr>
        <w:numPr>
          <w:ilvl w:val="1"/>
          <w:numId w:val="1"/>
        </w:numPr>
        <w:jc w:val="both"/>
        <w:rPr>
          <w:b/>
        </w:rPr>
      </w:pPr>
      <w:r w:rsidRPr="00F90619">
        <w:rPr>
          <w:b/>
        </w:rPr>
        <w:t>Uporaba zmogljivosti drugih subjektov</w:t>
      </w:r>
    </w:p>
    <w:p w14:paraId="3E8443C3" w14:textId="77777777" w:rsidR="00C76C37" w:rsidRPr="00F90619" w:rsidRDefault="00C76C37" w:rsidP="00C76C37">
      <w:pPr>
        <w:jc w:val="both"/>
      </w:pPr>
    </w:p>
    <w:p w14:paraId="73285E5D" w14:textId="77777777" w:rsidR="00C76C37" w:rsidRPr="00F90619" w:rsidRDefault="00C76C37" w:rsidP="00C76C37">
      <w:pPr>
        <w:jc w:val="both"/>
      </w:pPr>
      <w:bookmarkStart w:id="2" w:name="_Hlk189425221"/>
      <w:r w:rsidRPr="00F90619">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storitve ali prevzeli dobavo, za katere se zahtevajo te zmogljivosti. Če želi ponudnik uporabiti zmogljivosti drugih subjektov, mora v ponudbi dokazati, da bo imel na voljo potrebna sredstva, na primer s predložitvijo zagotovil teh subjektov v ta namen, in za druge subjekte predložiti dokazila o neobstoju razlogov za izključitev.</w:t>
      </w:r>
    </w:p>
    <w:p w14:paraId="6EB8FD69" w14:textId="77777777" w:rsidR="00C76C37" w:rsidRPr="00F90619" w:rsidRDefault="00C76C37" w:rsidP="00C76C37">
      <w:pPr>
        <w:jc w:val="both"/>
      </w:pPr>
    </w:p>
    <w:p w14:paraId="49DE8713" w14:textId="77777777" w:rsidR="00C76C37" w:rsidRPr="00F90619" w:rsidRDefault="00C76C37" w:rsidP="00C76C37">
      <w:pPr>
        <w:jc w:val="both"/>
      </w:pPr>
      <w:r w:rsidRPr="00F90619">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14:paraId="78F0CD53" w14:textId="77777777" w:rsidR="00C76C37" w:rsidRPr="00F90619" w:rsidRDefault="00C76C37" w:rsidP="00C76C37">
      <w:pPr>
        <w:jc w:val="both"/>
      </w:pPr>
    </w:p>
    <w:bookmarkEnd w:id="2"/>
    <w:p w14:paraId="4901D8CC" w14:textId="77777777" w:rsidR="00C76C37" w:rsidRPr="00F90619" w:rsidRDefault="00C76C37" w:rsidP="00C76C37">
      <w:pPr>
        <w:numPr>
          <w:ilvl w:val="1"/>
          <w:numId w:val="1"/>
        </w:numPr>
        <w:jc w:val="both"/>
        <w:rPr>
          <w:b/>
        </w:rPr>
      </w:pPr>
      <w:r w:rsidRPr="00F90619">
        <w:rPr>
          <w:b/>
        </w:rPr>
        <w:t>Pojasnila razpisne dokumentacije</w:t>
      </w:r>
    </w:p>
    <w:p w14:paraId="66E6D676" w14:textId="77777777" w:rsidR="00C76C37" w:rsidRPr="00F90619" w:rsidRDefault="00C76C37" w:rsidP="00C76C37">
      <w:pPr>
        <w:tabs>
          <w:tab w:val="left" w:pos="708"/>
        </w:tabs>
        <w:jc w:val="both"/>
        <w:rPr>
          <w:b/>
        </w:rPr>
      </w:pPr>
    </w:p>
    <w:p w14:paraId="40BE4A3A" w14:textId="77777777" w:rsidR="00C76C37" w:rsidRPr="00F90619" w:rsidRDefault="00C76C37" w:rsidP="00C76C37">
      <w:pPr>
        <w:jc w:val="both"/>
      </w:pPr>
      <w:r w:rsidRPr="00F90619">
        <w:t>Pojasnila o vsebini razpisne dokumentacije se lahko zahtevajo le v pisni obliki preko Portala javnih naročil. Pojasnila bodo posredovana preko Portala javnih naročil.</w:t>
      </w:r>
    </w:p>
    <w:p w14:paraId="5F327959" w14:textId="77777777" w:rsidR="00C76C37" w:rsidRPr="00F90619" w:rsidRDefault="00C76C37" w:rsidP="00C76C37">
      <w:pPr>
        <w:jc w:val="both"/>
      </w:pPr>
    </w:p>
    <w:p w14:paraId="2E6622DA" w14:textId="7C0263C9" w:rsidR="00C76C37" w:rsidRPr="00DE289E" w:rsidRDefault="00C76C37" w:rsidP="00C76C37">
      <w:pPr>
        <w:jc w:val="both"/>
        <w:rPr>
          <w:b/>
          <w:sz w:val="24"/>
          <w:szCs w:val="24"/>
          <w:u w:val="single"/>
        </w:rPr>
      </w:pPr>
      <w:r w:rsidRPr="00F90619">
        <w:rPr>
          <w:b/>
          <w:sz w:val="24"/>
          <w:szCs w:val="24"/>
          <w:u w:val="single"/>
        </w:rPr>
        <w:t xml:space="preserve">Rok za postavitev vprašanj: </w:t>
      </w:r>
      <w:r w:rsidR="00E41E07" w:rsidRPr="00F90619">
        <w:rPr>
          <w:b/>
          <w:sz w:val="24"/>
          <w:szCs w:val="24"/>
          <w:u w:val="single"/>
        </w:rPr>
        <w:t>02</w:t>
      </w:r>
      <w:r w:rsidRPr="00F90619">
        <w:rPr>
          <w:b/>
          <w:sz w:val="24"/>
          <w:szCs w:val="24"/>
          <w:u w:val="single"/>
        </w:rPr>
        <w:t>.</w:t>
      </w:r>
      <w:r w:rsidR="00A4275D" w:rsidRPr="00F90619">
        <w:rPr>
          <w:b/>
          <w:sz w:val="24"/>
          <w:szCs w:val="24"/>
          <w:u w:val="single"/>
        </w:rPr>
        <w:t xml:space="preserve"> 0</w:t>
      </w:r>
      <w:r w:rsidR="00E41E07" w:rsidRPr="00F90619">
        <w:rPr>
          <w:b/>
          <w:sz w:val="24"/>
          <w:szCs w:val="24"/>
          <w:u w:val="single"/>
        </w:rPr>
        <w:t>4</w:t>
      </w:r>
      <w:r w:rsidRPr="00F90619">
        <w:rPr>
          <w:b/>
          <w:sz w:val="24"/>
          <w:szCs w:val="24"/>
          <w:u w:val="single"/>
        </w:rPr>
        <w:t>.</w:t>
      </w:r>
      <w:r w:rsidR="00A4275D" w:rsidRPr="00F90619">
        <w:rPr>
          <w:b/>
          <w:sz w:val="24"/>
          <w:szCs w:val="24"/>
          <w:u w:val="single"/>
        </w:rPr>
        <w:t xml:space="preserve"> </w:t>
      </w:r>
      <w:r w:rsidRPr="00F90619">
        <w:rPr>
          <w:b/>
          <w:sz w:val="24"/>
          <w:szCs w:val="24"/>
          <w:u w:val="single"/>
        </w:rPr>
        <w:t>202</w:t>
      </w:r>
      <w:r w:rsidR="00A4275D" w:rsidRPr="00F90619">
        <w:rPr>
          <w:b/>
          <w:sz w:val="24"/>
          <w:szCs w:val="24"/>
          <w:u w:val="single"/>
        </w:rPr>
        <w:t>6</w:t>
      </w:r>
      <w:r w:rsidRPr="00F90619">
        <w:rPr>
          <w:b/>
          <w:sz w:val="24"/>
          <w:szCs w:val="24"/>
          <w:u w:val="single"/>
        </w:rPr>
        <w:t xml:space="preserve"> do 10:00 ure.</w:t>
      </w:r>
    </w:p>
    <w:p w14:paraId="1F53BEAB" w14:textId="77777777" w:rsidR="00C76C37" w:rsidRPr="00DE289E" w:rsidRDefault="00C76C37" w:rsidP="00C76C37">
      <w:pPr>
        <w:jc w:val="both"/>
      </w:pPr>
    </w:p>
    <w:p w14:paraId="6AC665CF" w14:textId="77777777" w:rsidR="00C76C37" w:rsidRPr="00DE289E" w:rsidRDefault="00C76C37" w:rsidP="00C76C37">
      <w:pPr>
        <w:jc w:val="both"/>
      </w:pPr>
      <w:r w:rsidRPr="00DE289E">
        <w:lastRenderedPageBreak/>
        <w:t>Naročnik bo dodatno pojasnilo v zvezi s to dokumentacijo posredoval prek</w:t>
      </w:r>
      <w:r>
        <w:t>o</w:t>
      </w:r>
      <w:r w:rsidRPr="00DE289E">
        <w:t xml:space="preserve"> Portala javnih naročil najpozneje šest dni pred iztekom roka za oddajo ponudb, pod pogojem, da je bila zahteva posredovana pravočasno. Na prepozne zahteve naročnik ne bo odgovarjal.</w:t>
      </w:r>
    </w:p>
    <w:p w14:paraId="583C9F2C" w14:textId="77777777" w:rsidR="00C76C37" w:rsidRPr="00DE289E" w:rsidRDefault="00C76C37" w:rsidP="00C76C37">
      <w:pPr>
        <w:jc w:val="both"/>
        <w:rPr>
          <w:rFonts w:cs="Arial"/>
          <w:b/>
          <w:u w:val="single"/>
        </w:rPr>
      </w:pPr>
    </w:p>
    <w:p w14:paraId="28B34742" w14:textId="77777777" w:rsidR="00C76C37" w:rsidRPr="00DE289E" w:rsidRDefault="00C76C37" w:rsidP="00C76C37">
      <w:pPr>
        <w:numPr>
          <w:ilvl w:val="1"/>
          <w:numId w:val="1"/>
        </w:numPr>
        <w:jc w:val="both"/>
        <w:rPr>
          <w:b/>
        </w:rPr>
      </w:pPr>
      <w:r w:rsidRPr="00DE289E">
        <w:rPr>
          <w:b/>
        </w:rPr>
        <w:t>Dopolnitve in spremembe razpisne dokumentacije</w:t>
      </w:r>
    </w:p>
    <w:p w14:paraId="00C17484" w14:textId="77777777" w:rsidR="00C76C37" w:rsidRPr="00DE289E" w:rsidRDefault="00C76C37" w:rsidP="00C76C37">
      <w:pPr>
        <w:jc w:val="both"/>
        <w:rPr>
          <w:rFonts w:cs="Arial"/>
        </w:rPr>
      </w:pPr>
    </w:p>
    <w:p w14:paraId="189F8EA6" w14:textId="77777777" w:rsidR="00C76C37" w:rsidRDefault="00C76C37" w:rsidP="00C76C37">
      <w:pPr>
        <w:jc w:val="both"/>
        <w:rPr>
          <w:rFonts w:cs="Arial"/>
        </w:rPr>
      </w:pPr>
      <w:r w:rsidRPr="00DE289E">
        <w:rPr>
          <w:rFonts w:cs="Arial"/>
        </w:rPr>
        <w:t>Naročnik si pridržuje pravico, da najkasneje šest (6) dni pred potekom roka za oddajo ponudb spremeni razpisno dokumentacijo. V primeru, da bo naročnik spremenil ali dopolnil razpisno dokumentacijo šest ali manj dni pred rokom, določenim za prejem ponudb, bo, glede na obseg in vsebino sprememb, ustrezno podaljšal rok za prejem ponudb.</w:t>
      </w:r>
    </w:p>
    <w:p w14:paraId="3C302D9A" w14:textId="77777777" w:rsidR="00C76C37" w:rsidRPr="00DE289E" w:rsidRDefault="00C76C37" w:rsidP="00C76C37">
      <w:pPr>
        <w:jc w:val="both"/>
        <w:rPr>
          <w:rFonts w:cs="Arial"/>
        </w:rPr>
      </w:pPr>
    </w:p>
    <w:p w14:paraId="1F52543C" w14:textId="16BACA2F" w:rsidR="00C76C37" w:rsidRDefault="00C76C37" w:rsidP="00C76C37">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6EB25DF" w14:textId="5618A9B6" w:rsidR="00A4275D" w:rsidRDefault="00A4275D" w:rsidP="00C76C37">
      <w:pPr>
        <w:jc w:val="both"/>
        <w:rPr>
          <w:rFonts w:cs="Arial"/>
        </w:rPr>
      </w:pPr>
    </w:p>
    <w:p w14:paraId="549444C0" w14:textId="77777777" w:rsidR="00A4275D" w:rsidRPr="00366CE7" w:rsidRDefault="00A4275D" w:rsidP="00A4275D">
      <w:pPr>
        <w:pStyle w:val="Poglavje2"/>
      </w:pPr>
      <w:r w:rsidRPr="00366CE7">
        <w:t>Ogled</w:t>
      </w:r>
    </w:p>
    <w:p w14:paraId="571E5802" w14:textId="77777777" w:rsidR="00A4275D" w:rsidRPr="00366CE7" w:rsidRDefault="00A4275D" w:rsidP="00A4275D">
      <w:pPr>
        <w:rPr>
          <w:rFonts w:cs="Arial"/>
        </w:rPr>
      </w:pPr>
    </w:p>
    <w:p w14:paraId="422331E6" w14:textId="77777777" w:rsidR="00A4275D" w:rsidRPr="007E7F64" w:rsidRDefault="00A4275D" w:rsidP="00A4275D">
      <w:pPr>
        <w:jc w:val="both"/>
      </w:pPr>
      <w:r w:rsidRPr="007E7F64">
        <w:rPr>
          <w:rFonts w:cs="Arial"/>
        </w:rPr>
        <w:t xml:space="preserve">Naročnik bo organiziral ogled prostorov in sicer na način, da se ponudniki predhodno </w:t>
      </w:r>
      <w:r>
        <w:rPr>
          <w:rFonts w:cs="Arial"/>
        </w:rPr>
        <w:t>prijavijo na o</w:t>
      </w:r>
      <w:r w:rsidRPr="007E7F64">
        <w:rPr>
          <w:rFonts w:cs="Arial"/>
        </w:rPr>
        <w:t xml:space="preserve">gled preko elektronske pošte na naslov: </w:t>
      </w:r>
      <w:hyperlink r:id="rId13" w:history="1">
        <w:r w:rsidRPr="007E7F64">
          <w:rPr>
            <w:rFonts w:cs="Arial"/>
            <w:color w:val="0000FF"/>
            <w:u w:val="single"/>
          </w:rPr>
          <w:t>sjn@onko-i.si</w:t>
        </w:r>
      </w:hyperlink>
      <w:r w:rsidRPr="007E7F64">
        <w:t xml:space="preserve"> </w:t>
      </w:r>
    </w:p>
    <w:p w14:paraId="5B3E10FB" w14:textId="77777777" w:rsidR="00A4275D" w:rsidRDefault="00A4275D" w:rsidP="00A4275D">
      <w:pPr>
        <w:jc w:val="both"/>
        <w:rPr>
          <w:rFonts w:cs="Arial"/>
          <w:bCs/>
        </w:rPr>
      </w:pPr>
    </w:p>
    <w:p w14:paraId="771E5182" w14:textId="77777777" w:rsidR="00A4275D" w:rsidRDefault="00A4275D" w:rsidP="00A4275D">
      <w:pPr>
        <w:jc w:val="both"/>
        <w:rPr>
          <w:rFonts w:cs="Arial"/>
          <w:bCs/>
        </w:rPr>
      </w:pPr>
      <w:r>
        <w:rPr>
          <w:rFonts w:cs="Arial"/>
          <w:bCs/>
        </w:rPr>
        <w:t xml:space="preserve">Ogled za ponudnika ni obvezen, je pa priporočljiv. </w:t>
      </w:r>
    </w:p>
    <w:p w14:paraId="6129F0BF" w14:textId="77777777" w:rsidR="00A4275D" w:rsidRDefault="00A4275D" w:rsidP="00A4275D">
      <w:pPr>
        <w:jc w:val="both"/>
        <w:rPr>
          <w:rFonts w:cs="Arial"/>
          <w:bCs/>
        </w:rPr>
      </w:pPr>
    </w:p>
    <w:p w14:paraId="2105A76E" w14:textId="77777777" w:rsidR="00A4275D" w:rsidRDefault="00A4275D" w:rsidP="00A4275D">
      <w:pPr>
        <w:jc w:val="both"/>
        <w:rPr>
          <w:rFonts w:cs="Arial"/>
          <w:bCs/>
        </w:rPr>
      </w:pPr>
      <w:r>
        <w:rPr>
          <w:rFonts w:cs="Arial"/>
          <w:bCs/>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70F4EAD8" w14:textId="77777777" w:rsidR="00A4275D" w:rsidRDefault="00A4275D" w:rsidP="00A4275D">
      <w:pPr>
        <w:jc w:val="both"/>
        <w:rPr>
          <w:rFonts w:cs="Arial"/>
          <w:bCs/>
          <w:highlight w:val="yellow"/>
        </w:rPr>
      </w:pPr>
    </w:p>
    <w:p w14:paraId="7EE25009" w14:textId="77777777" w:rsidR="00A4275D" w:rsidRDefault="00A4275D" w:rsidP="00A4275D">
      <w:pPr>
        <w:jc w:val="both"/>
        <w:rPr>
          <w:rFonts w:cs="Arial"/>
          <w:bCs/>
        </w:rPr>
      </w:pPr>
      <w:r>
        <w:rPr>
          <w:rFonts w:cs="Arial"/>
          <w:bCs/>
        </w:rPr>
        <w:t>Naročnik ne bo sprejel nobenih dodatnih stroškov ponudnikov oziroma naročnik ne odgovarja, če bo potencialni ponudnik izpustil stvari, ki bi jih lahko opazil na ogledu in bi jih moral ponudnik zajeti v svoji ponudbi.</w:t>
      </w:r>
    </w:p>
    <w:p w14:paraId="4B2554F1" w14:textId="77777777" w:rsidR="00A4275D" w:rsidRDefault="00A4275D" w:rsidP="00A4275D">
      <w:pPr>
        <w:jc w:val="both"/>
      </w:pPr>
    </w:p>
    <w:p w14:paraId="72387C23" w14:textId="0F47FB80" w:rsidR="00A4275D" w:rsidRPr="00E41E07" w:rsidRDefault="00A4275D" w:rsidP="00A4275D">
      <w:pPr>
        <w:tabs>
          <w:tab w:val="left" w:pos="703"/>
        </w:tabs>
        <w:spacing w:line="254" w:lineRule="auto"/>
        <w:jc w:val="both"/>
        <w:rPr>
          <w:rFonts w:cs="Arial"/>
        </w:rPr>
      </w:pPr>
      <w:r w:rsidRPr="00E41E07">
        <w:rPr>
          <w:rFonts w:cs="Arial"/>
          <w:b/>
        </w:rPr>
        <w:t xml:space="preserve">Ogled bo potekal v </w:t>
      </w:r>
      <w:r w:rsidR="00E41E07" w:rsidRPr="00E41E07">
        <w:rPr>
          <w:rFonts w:cs="Arial"/>
          <w:b/>
        </w:rPr>
        <w:t>torek</w:t>
      </w:r>
      <w:r w:rsidRPr="00E41E07">
        <w:rPr>
          <w:rFonts w:cs="Arial"/>
          <w:b/>
        </w:rPr>
        <w:t xml:space="preserve">, </w:t>
      </w:r>
      <w:r w:rsidR="00E41E07" w:rsidRPr="00E41E07">
        <w:rPr>
          <w:rFonts w:cs="Arial"/>
          <w:b/>
        </w:rPr>
        <w:t>24</w:t>
      </w:r>
      <w:r w:rsidRPr="00E41E07">
        <w:rPr>
          <w:rFonts w:cs="Arial"/>
          <w:b/>
        </w:rPr>
        <w:t xml:space="preserve">. </w:t>
      </w:r>
      <w:r w:rsidR="001370EF" w:rsidRPr="00E41E07">
        <w:rPr>
          <w:rFonts w:cs="Arial"/>
          <w:b/>
        </w:rPr>
        <w:t>0</w:t>
      </w:r>
      <w:r w:rsidR="008054A7" w:rsidRPr="00E41E07">
        <w:rPr>
          <w:rFonts w:cs="Arial"/>
          <w:b/>
        </w:rPr>
        <w:t>3</w:t>
      </w:r>
      <w:r w:rsidRPr="00E41E07">
        <w:rPr>
          <w:rFonts w:cs="Arial"/>
          <w:b/>
        </w:rPr>
        <w:t>. 202</w:t>
      </w:r>
      <w:r w:rsidR="00E41E07" w:rsidRPr="00E41E07">
        <w:rPr>
          <w:rFonts w:cs="Arial"/>
          <w:b/>
        </w:rPr>
        <w:t>6</w:t>
      </w:r>
      <w:r w:rsidRPr="00E41E07">
        <w:rPr>
          <w:rFonts w:cs="Arial"/>
          <w:b/>
        </w:rPr>
        <w:t xml:space="preserve"> ob 1</w:t>
      </w:r>
      <w:r w:rsidR="00E41E07" w:rsidRPr="00E41E07">
        <w:rPr>
          <w:rFonts w:cs="Arial"/>
          <w:b/>
        </w:rPr>
        <w:t>1:</w:t>
      </w:r>
      <w:r w:rsidRPr="00E41E07">
        <w:rPr>
          <w:rFonts w:cs="Arial"/>
          <w:b/>
        </w:rPr>
        <w:t xml:space="preserve">00 </w:t>
      </w:r>
      <w:r w:rsidRPr="00E41E07">
        <w:rPr>
          <w:rFonts w:cs="Arial"/>
        </w:rPr>
        <w:t xml:space="preserve">ob predhodni najavi najkasneje do </w:t>
      </w:r>
      <w:r w:rsidR="008054A7" w:rsidRPr="00E41E07">
        <w:rPr>
          <w:rFonts w:cs="Arial"/>
        </w:rPr>
        <w:t>srede</w:t>
      </w:r>
      <w:r w:rsidRPr="00E41E07">
        <w:rPr>
          <w:rFonts w:cs="Arial"/>
        </w:rPr>
        <w:t xml:space="preserve">, </w:t>
      </w:r>
      <w:r w:rsidR="00E41E07" w:rsidRPr="00E41E07">
        <w:rPr>
          <w:rFonts w:cs="Arial"/>
        </w:rPr>
        <w:t>23</w:t>
      </w:r>
      <w:r w:rsidRPr="00E41E07">
        <w:rPr>
          <w:rFonts w:cs="Arial"/>
        </w:rPr>
        <w:t xml:space="preserve">. </w:t>
      </w:r>
      <w:r w:rsidR="00E41E07" w:rsidRPr="00E41E07">
        <w:rPr>
          <w:rFonts w:cs="Arial"/>
        </w:rPr>
        <w:t>0</w:t>
      </w:r>
      <w:r w:rsidR="008054A7" w:rsidRPr="00E41E07">
        <w:rPr>
          <w:rFonts w:cs="Arial"/>
        </w:rPr>
        <w:t>3</w:t>
      </w:r>
      <w:r w:rsidRPr="00E41E07">
        <w:rPr>
          <w:rFonts w:cs="Arial"/>
        </w:rPr>
        <w:t>. 202</w:t>
      </w:r>
      <w:r w:rsidR="00E41E07" w:rsidRPr="00E41E07">
        <w:rPr>
          <w:rFonts w:cs="Arial"/>
        </w:rPr>
        <w:t>6</w:t>
      </w:r>
      <w:r w:rsidR="008054A7" w:rsidRPr="00E41E07">
        <w:rPr>
          <w:rFonts w:cs="Arial"/>
        </w:rPr>
        <w:t xml:space="preserve"> </w:t>
      </w:r>
      <w:r w:rsidRPr="00E41E07">
        <w:rPr>
          <w:rFonts w:cs="Arial"/>
        </w:rPr>
        <w:t>do 13. ure.</w:t>
      </w:r>
    </w:p>
    <w:p w14:paraId="34765784" w14:textId="77777777" w:rsidR="00C76C37" w:rsidRPr="00E41E07" w:rsidRDefault="00C76C37" w:rsidP="00C76C37">
      <w:pPr>
        <w:rPr>
          <w:rFonts w:cs="Arial"/>
        </w:rPr>
      </w:pPr>
    </w:p>
    <w:p w14:paraId="3B083500" w14:textId="77777777" w:rsidR="00C76C37" w:rsidRPr="00E41E07" w:rsidRDefault="00C76C37" w:rsidP="00C76C37">
      <w:pPr>
        <w:numPr>
          <w:ilvl w:val="1"/>
          <w:numId w:val="1"/>
        </w:numPr>
        <w:jc w:val="both"/>
        <w:rPr>
          <w:b/>
        </w:rPr>
      </w:pPr>
      <w:r w:rsidRPr="00E41E07">
        <w:rPr>
          <w:b/>
        </w:rPr>
        <w:t>Stroški ponudbe</w:t>
      </w:r>
    </w:p>
    <w:p w14:paraId="44E616DE" w14:textId="77777777" w:rsidR="00C76C37" w:rsidRPr="00E41E07" w:rsidRDefault="00C76C37" w:rsidP="00C76C37">
      <w:pPr>
        <w:rPr>
          <w:rFonts w:cs="Arial"/>
        </w:rPr>
      </w:pPr>
    </w:p>
    <w:p w14:paraId="4A0822A2" w14:textId="77777777" w:rsidR="00C76C37" w:rsidRPr="00E41E07" w:rsidRDefault="00C76C37" w:rsidP="00C76C37">
      <w:pPr>
        <w:jc w:val="both"/>
        <w:rPr>
          <w:rFonts w:cs="Arial"/>
        </w:rPr>
      </w:pPr>
      <w:r w:rsidRPr="00E41E07">
        <w:rPr>
          <w:rFonts w:cs="Arial"/>
        </w:rPr>
        <w:t>Ponudnik nosi vse stroške, povezane s pripravo in predložitvijo ponudbe, vključno s stroški finančnih zavarovanj in drugimi morebitnimi stroški, ki bi jim nastali v postopku izbire najugodnejšega ponudnika. Naročnik v nobenem primeru ne more biti odgovoren za morebitno škodo, ki bi nastala zaradi teh stroškov, brez ozira na potek postopkov v zvezi z javnim naročilom in na končno izbiro ponudnika.</w:t>
      </w:r>
    </w:p>
    <w:p w14:paraId="35256E7A" w14:textId="77777777" w:rsidR="00C76C37" w:rsidRPr="00E41E07" w:rsidRDefault="00C76C37" w:rsidP="00C76C37">
      <w:pPr>
        <w:jc w:val="both"/>
        <w:rPr>
          <w:rFonts w:cs="Arial"/>
        </w:rPr>
      </w:pPr>
    </w:p>
    <w:p w14:paraId="780C1F0D" w14:textId="77777777" w:rsidR="00C76C37" w:rsidRPr="00E41E07" w:rsidRDefault="00C76C37" w:rsidP="00C76C37">
      <w:pPr>
        <w:numPr>
          <w:ilvl w:val="1"/>
          <w:numId w:val="1"/>
        </w:numPr>
        <w:jc w:val="both"/>
        <w:rPr>
          <w:b/>
        </w:rPr>
      </w:pPr>
      <w:r w:rsidRPr="00E41E07">
        <w:rPr>
          <w:b/>
        </w:rPr>
        <w:t>Variantne ponudbe</w:t>
      </w:r>
    </w:p>
    <w:p w14:paraId="041022AC" w14:textId="77777777" w:rsidR="00C76C37" w:rsidRPr="00E41E07" w:rsidRDefault="00C76C37" w:rsidP="00C76C37">
      <w:pPr>
        <w:rPr>
          <w:rFonts w:cs="Arial"/>
        </w:rPr>
      </w:pPr>
    </w:p>
    <w:p w14:paraId="7A0ED827" w14:textId="77777777" w:rsidR="00C76C37" w:rsidRPr="00E41E07" w:rsidRDefault="00C76C37" w:rsidP="00C76C37">
      <w:pPr>
        <w:jc w:val="both"/>
      </w:pPr>
      <w:r w:rsidRPr="00E41E07">
        <w:t>Variantne ponudbe niso dopustne. Ponudba, ki bo vsebovala variantno ponudbo, bo iz postopka oddaje javnega naročila izločena kot nedopustna.</w:t>
      </w:r>
    </w:p>
    <w:p w14:paraId="26874ECC" w14:textId="77777777" w:rsidR="00C76C37" w:rsidRPr="00E41E07" w:rsidRDefault="00C76C37" w:rsidP="00C76C37"/>
    <w:p w14:paraId="2FE6C10D" w14:textId="77777777" w:rsidR="00C76C37" w:rsidRPr="00E41E07" w:rsidRDefault="00C76C37" w:rsidP="00C76C37">
      <w:pPr>
        <w:numPr>
          <w:ilvl w:val="1"/>
          <w:numId w:val="1"/>
        </w:numPr>
        <w:jc w:val="both"/>
        <w:rPr>
          <w:b/>
        </w:rPr>
      </w:pPr>
      <w:r w:rsidRPr="00E41E07">
        <w:rPr>
          <w:b/>
        </w:rPr>
        <w:t>Rok plačila</w:t>
      </w:r>
    </w:p>
    <w:p w14:paraId="4288DA80" w14:textId="77777777" w:rsidR="00C76C37" w:rsidRPr="00E41E07" w:rsidRDefault="00C76C37" w:rsidP="00C76C37">
      <w:pPr>
        <w:jc w:val="both"/>
      </w:pPr>
    </w:p>
    <w:p w14:paraId="173344FB" w14:textId="6D01F8ED" w:rsidR="00C76C37" w:rsidRPr="00DE1A5A" w:rsidRDefault="00C76C37" w:rsidP="00C76C37">
      <w:pPr>
        <w:jc w:val="both"/>
        <w:rPr>
          <w:u w:val="single"/>
        </w:rPr>
      </w:pPr>
      <w:r w:rsidRPr="00E41E07">
        <w:t xml:space="preserve">Plačilni rok je največ </w:t>
      </w:r>
      <w:r w:rsidR="00A4275D" w:rsidRPr="00E41E07">
        <w:t>60</w:t>
      </w:r>
      <w:r w:rsidRPr="00E41E07">
        <w:t xml:space="preserve"> dni od dneva prejetega računa s strani ponudnika/dobavitelja. V kolikor je v času izvajanja te pogodbe s posebnim zakonom za proračunske uporabnike določen drugačen plačilni rok, potem velja le-ta. Priloga računa je končni primopredajni zapisnik. Na računu mora biti naveden sklic na pogodbo. </w:t>
      </w:r>
      <w:r w:rsidRPr="00E41E07">
        <w:rPr>
          <w:u w:val="single"/>
        </w:rPr>
        <w:t xml:space="preserve">Ponudnik lahko izda račun po </w:t>
      </w:r>
      <w:r w:rsidR="00E41E07" w:rsidRPr="00E41E07">
        <w:rPr>
          <w:u w:val="single"/>
        </w:rPr>
        <w:t>potrjenem dnevniku oziroma delovnem nalogu</w:t>
      </w:r>
      <w:r w:rsidRPr="00E41E07">
        <w:rPr>
          <w:u w:val="single"/>
        </w:rPr>
        <w:t>.</w:t>
      </w:r>
    </w:p>
    <w:p w14:paraId="24EA1AEA" w14:textId="77777777" w:rsidR="00C76C37" w:rsidRPr="00DE289E" w:rsidRDefault="00C76C37" w:rsidP="00C76C37">
      <w:pPr>
        <w:jc w:val="both"/>
      </w:pPr>
    </w:p>
    <w:p w14:paraId="441752A8" w14:textId="77777777" w:rsidR="00C76C37" w:rsidRPr="00DE289E" w:rsidRDefault="00C76C37" w:rsidP="00C76C37">
      <w:pPr>
        <w:numPr>
          <w:ilvl w:val="1"/>
          <w:numId w:val="1"/>
        </w:numPr>
        <w:jc w:val="both"/>
        <w:rPr>
          <w:b/>
        </w:rPr>
      </w:pPr>
      <w:r w:rsidRPr="00DE289E">
        <w:rPr>
          <w:b/>
        </w:rPr>
        <w:t>Cena</w:t>
      </w:r>
    </w:p>
    <w:p w14:paraId="4DCAD417" w14:textId="77777777" w:rsidR="00C76C37" w:rsidRPr="00DE289E" w:rsidRDefault="00C76C37" w:rsidP="00C76C37">
      <w:pPr>
        <w:jc w:val="both"/>
        <w:rPr>
          <w:rFonts w:cs="Arial"/>
        </w:rPr>
      </w:pPr>
    </w:p>
    <w:p w14:paraId="7937671F" w14:textId="77777777" w:rsidR="00C76C37" w:rsidRPr="00DE289E" w:rsidRDefault="00C76C37" w:rsidP="00C76C3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5D7BF843" w14:textId="77777777" w:rsidR="00C76C37" w:rsidRPr="00DE289E" w:rsidRDefault="00C76C37" w:rsidP="00C76C37">
      <w:pPr>
        <w:jc w:val="both"/>
        <w:rPr>
          <w:rFonts w:cs="Arial"/>
        </w:rPr>
      </w:pPr>
    </w:p>
    <w:p w14:paraId="77F000AC" w14:textId="77777777" w:rsidR="00C76C37" w:rsidRDefault="00C76C37" w:rsidP="00C76C37">
      <w:pPr>
        <w:numPr>
          <w:ilvl w:val="1"/>
          <w:numId w:val="1"/>
        </w:numPr>
        <w:jc w:val="both"/>
        <w:rPr>
          <w:b/>
        </w:rPr>
      </w:pPr>
      <w:r w:rsidRPr="00DE289E">
        <w:rPr>
          <w:b/>
        </w:rPr>
        <w:t>Neobičajno nizka ponudba</w:t>
      </w:r>
    </w:p>
    <w:p w14:paraId="4D56BA9F" w14:textId="77777777" w:rsidR="00C76C37" w:rsidRDefault="00C76C37" w:rsidP="00C76C37">
      <w:pPr>
        <w:ind w:left="705"/>
        <w:jc w:val="both"/>
        <w:rPr>
          <w:b/>
        </w:rPr>
      </w:pPr>
    </w:p>
    <w:p w14:paraId="72B3A467" w14:textId="2E6F55C2" w:rsidR="00C76C37" w:rsidRPr="00DE289E" w:rsidRDefault="00C76C37" w:rsidP="00C76C37">
      <w:pPr>
        <w:jc w:val="both"/>
        <w:rPr>
          <w:rFonts w:cs="Arial"/>
        </w:rPr>
      </w:pPr>
      <w:r w:rsidRPr="00DE289E">
        <w:rPr>
          <w:rFonts w:cs="Arial"/>
        </w:rPr>
        <w:t>Navedeno v  86. členu ZJN-3.</w:t>
      </w:r>
    </w:p>
    <w:p w14:paraId="70B7002C" w14:textId="2E3B9282" w:rsidR="00C76C37" w:rsidRDefault="00C76C37" w:rsidP="00C76C37">
      <w:pPr>
        <w:numPr>
          <w:ilvl w:val="1"/>
          <w:numId w:val="1"/>
        </w:numPr>
        <w:jc w:val="both"/>
        <w:rPr>
          <w:b/>
        </w:rPr>
      </w:pPr>
      <w:r w:rsidRPr="00DE289E">
        <w:rPr>
          <w:b/>
        </w:rPr>
        <w:lastRenderedPageBreak/>
        <w:t>Merila</w:t>
      </w:r>
    </w:p>
    <w:p w14:paraId="378E8275" w14:textId="77777777" w:rsidR="00C76C37" w:rsidRPr="00DE289E" w:rsidRDefault="00C76C37" w:rsidP="00C76C37">
      <w:pPr>
        <w:jc w:val="both"/>
        <w:outlineLvl w:val="0"/>
        <w:rPr>
          <w:rFonts w:cs="Arial"/>
        </w:rPr>
      </w:pPr>
    </w:p>
    <w:p w14:paraId="712FA0B0" w14:textId="77777777" w:rsidR="00C76C37" w:rsidRPr="00DE289E" w:rsidRDefault="00C76C37" w:rsidP="00C76C37">
      <w:pPr>
        <w:jc w:val="both"/>
      </w:pPr>
      <w:r w:rsidRPr="00DE289E">
        <w:t>Naročnik bo najugodnejšo ponudbo izbral na osnovi naslednjih meril:</w:t>
      </w:r>
    </w:p>
    <w:p w14:paraId="7EBF1CDC" w14:textId="77777777" w:rsidR="008054A7" w:rsidRDefault="008054A7" w:rsidP="008054A7">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054A7" w:rsidRPr="00E170E3" w14:paraId="76080607"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04C30EA0" w14:textId="77777777" w:rsidR="008054A7" w:rsidRPr="00E170E3" w:rsidRDefault="008054A7" w:rsidP="006952C7">
            <w:pPr>
              <w:jc w:val="center"/>
              <w:rPr>
                <w:rFonts w:cs="Arial"/>
                <w:b/>
              </w:rPr>
            </w:pPr>
            <w:r w:rsidRPr="00E170E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4A14B66A" w14:textId="77777777" w:rsidR="008054A7" w:rsidRPr="00E170E3" w:rsidRDefault="008054A7" w:rsidP="006952C7">
            <w:pPr>
              <w:rPr>
                <w:rFonts w:cs="Arial"/>
                <w:b/>
              </w:rPr>
            </w:pPr>
            <w:r w:rsidRPr="00E170E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17A6D362" w14:textId="6F939E17" w:rsidR="008054A7" w:rsidRPr="00E170E3" w:rsidRDefault="008054A7" w:rsidP="006952C7">
            <w:pPr>
              <w:jc w:val="center"/>
              <w:rPr>
                <w:rFonts w:cs="Arial"/>
                <w:b/>
              </w:rPr>
            </w:pPr>
            <w:r w:rsidRPr="00E170E3">
              <w:rPr>
                <w:rFonts w:cs="Arial"/>
                <w:b/>
              </w:rPr>
              <w:t>Udeležba (</w:t>
            </w:r>
            <w:r w:rsidR="00F96793">
              <w:rPr>
                <w:rFonts w:cs="Arial"/>
                <w:b/>
              </w:rPr>
              <w:t>%</w:t>
            </w:r>
            <w:r w:rsidRPr="00E170E3">
              <w:rPr>
                <w:rFonts w:cs="Arial"/>
                <w:b/>
              </w:rPr>
              <w:t>)</w:t>
            </w:r>
          </w:p>
        </w:tc>
      </w:tr>
      <w:tr w:rsidR="008054A7" w:rsidRPr="00E170E3" w14:paraId="7F852719" w14:textId="77777777" w:rsidTr="00F96793">
        <w:tc>
          <w:tcPr>
            <w:tcW w:w="460" w:type="dxa"/>
            <w:tcBorders>
              <w:top w:val="single" w:sz="4" w:space="0" w:color="auto"/>
              <w:left w:val="single" w:sz="4" w:space="0" w:color="auto"/>
              <w:bottom w:val="single" w:sz="4" w:space="0" w:color="auto"/>
              <w:right w:val="single" w:sz="4" w:space="0" w:color="auto"/>
            </w:tcBorders>
            <w:hideMark/>
          </w:tcPr>
          <w:p w14:paraId="2CDC39EC" w14:textId="77777777" w:rsidR="008054A7" w:rsidRPr="00E170E3" w:rsidRDefault="008054A7" w:rsidP="006952C7">
            <w:pPr>
              <w:jc w:val="center"/>
              <w:rPr>
                <w:rFonts w:cs="Arial"/>
              </w:rPr>
            </w:pPr>
            <w:r w:rsidRPr="00E170E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17A6E47C" w14:textId="498C5806" w:rsidR="008054A7" w:rsidRPr="00E170E3" w:rsidRDefault="008054A7" w:rsidP="006952C7">
            <w:pPr>
              <w:pStyle w:val="Glava"/>
              <w:tabs>
                <w:tab w:val="left" w:pos="708"/>
              </w:tabs>
              <w:rPr>
                <w:rFonts w:cs="Arial"/>
              </w:rPr>
            </w:pPr>
            <w:r w:rsidRPr="00E170E3">
              <w:rPr>
                <w:rFonts w:cs="Arial"/>
              </w:rPr>
              <w:t xml:space="preserve">Ekonomsko najugodnejša </w:t>
            </w:r>
            <w:r w:rsidRPr="00F96793">
              <w:rPr>
                <w:rFonts w:cs="Arial"/>
              </w:rPr>
              <w:t>ponudba</w:t>
            </w:r>
            <w:r w:rsidR="00B605DE" w:rsidRPr="00F96793">
              <w:rPr>
                <w:rFonts w:cs="Arial"/>
              </w:rPr>
              <w:t xml:space="preserve"> – cena*</w:t>
            </w:r>
          </w:p>
        </w:tc>
        <w:tc>
          <w:tcPr>
            <w:tcW w:w="2220" w:type="dxa"/>
            <w:tcBorders>
              <w:top w:val="single" w:sz="4" w:space="0" w:color="auto"/>
              <w:left w:val="single" w:sz="4" w:space="0" w:color="auto"/>
              <w:bottom w:val="single" w:sz="4" w:space="0" w:color="auto"/>
              <w:right w:val="single" w:sz="4" w:space="0" w:color="auto"/>
            </w:tcBorders>
          </w:tcPr>
          <w:p w14:paraId="7898230A" w14:textId="77777777" w:rsidR="008054A7" w:rsidRPr="00E170E3" w:rsidRDefault="008054A7" w:rsidP="006952C7">
            <w:pPr>
              <w:jc w:val="center"/>
              <w:rPr>
                <w:rFonts w:cs="Arial"/>
              </w:rPr>
            </w:pPr>
            <w:r>
              <w:rPr>
                <w:rFonts w:cs="Arial"/>
              </w:rPr>
              <w:t>100</w:t>
            </w:r>
          </w:p>
        </w:tc>
      </w:tr>
    </w:tbl>
    <w:p w14:paraId="217BCC8F" w14:textId="77777777" w:rsidR="00F96793" w:rsidRPr="00DE289E" w:rsidRDefault="00F96793" w:rsidP="00F96793">
      <w:pPr>
        <w:jc w:val="both"/>
        <w:rPr>
          <w:noProof/>
          <w:szCs w:val="24"/>
        </w:rPr>
      </w:pPr>
      <w:r w:rsidRPr="00CE7355">
        <w:rPr>
          <w:noProof/>
          <w:szCs w:val="24"/>
        </w:rPr>
        <w:t>* najnižja skupna vrednost v EUR z DDV</w:t>
      </w:r>
      <w:r>
        <w:rPr>
          <w:noProof/>
          <w:szCs w:val="24"/>
        </w:rPr>
        <w:t xml:space="preserve"> za obdobje dveh (2) let</w:t>
      </w:r>
    </w:p>
    <w:p w14:paraId="6A32C106" w14:textId="3823E928" w:rsidR="005C5733" w:rsidRDefault="005C5733" w:rsidP="008054A7">
      <w:pPr>
        <w:pStyle w:val="Telobesedila"/>
        <w:outlineLvl w:val="0"/>
        <w:rPr>
          <w:rFonts w:cs="Arial"/>
        </w:rPr>
      </w:pPr>
    </w:p>
    <w:p w14:paraId="54B48589" w14:textId="70F6358B" w:rsidR="005C5733" w:rsidRPr="00E170E3" w:rsidRDefault="005C5733" w:rsidP="005C5733">
      <w:pPr>
        <w:rPr>
          <w:rFonts w:cs="Arial"/>
        </w:rPr>
      </w:pPr>
      <w:r w:rsidRPr="00E9065C">
        <w:rPr>
          <w:rFonts w:cs="Arial"/>
        </w:rPr>
        <w:t>Izračun bo potekal na dve decimalni mesti.</w:t>
      </w:r>
    </w:p>
    <w:p w14:paraId="34A920A0" w14:textId="77777777" w:rsidR="00C76C37" w:rsidRPr="00DE289E" w:rsidRDefault="00C76C37" w:rsidP="00C76C37">
      <w:pPr>
        <w:jc w:val="both"/>
        <w:rPr>
          <w:noProof/>
          <w:szCs w:val="24"/>
          <w:u w:val="single"/>
        </w:rPr>
      </w:pPr>
    </w:p>
    <w:p w14:paraId="12680893" w14:textId="77777777" w:rsidR="005C5733" w:rsidRPr="00E9065C" w:rsidRDefault="005C5733" w:rsidP="005C5733">
      <w:pPr>
        <w:jc w:val="both"/>
        <w:rPr>
          <w:rFonts w:cs="Arial"/>
          <w:u w:val="single"/>
        </w:rPr>
      </w:pPr>
      <w:r w:rsidRPr="00E9065C">
        <w:rPr>
          <w:rFonts w:cs="Arial"/>
          <w:u w:val="single"/>
        </w:rPr>
        <w:t>Dodatno merilo:</w:t>
      </w:r>
      <w:r w:rsidRPr="00E9065C">
        <w:rPr>
          <w:rFonts w:cs="Arial"/>
        </w:rPr>
        <w:t xml:space="preserve"> V primeru, da po analizi ponudb ostaneta dve dopustni ponudbi z enakim številom točk, bo naročnik med njima izbral ponudbo z javnim žrebom.</w:t>
      </w:r>
    </w:p>
    <w:p w14:paraId="3C1DA2E1" w14:textId="77777777" w:rsidR="005C5733" w:rsidRPr="00E9065C" w:rsidRDefault="005C5733" w:rsidP="005C5733">
      <w:pPr>
        <w:jc w:val="both"/>
        <w:rPr>
          <w:rFonts w:cs="Arial"/>
          <w:lang w:eastAsia="en-US"/>
        </w:rPr>
      </w:pPr>
      <w:r w:rsidRPr="00E9065C">
        <w:rPr>
          <w:rFonts w:cs="Arial"/>
          <w:lang w:eastAsia="en-US"/>
        </w:rPr>
        <w:t>Protokol žreba:</w:t>
      </w:r>
    </w:p>
    <w:p w14:paraId="57FE6369" w14:textId="77777777" w:rsidR="005C5733" w:rsidRPr="00E9065C" w:rsidRDefault="005C5733" w:rsidP="0084052C">
      <w:pPr>
        <w:numPr>
          <w:ilvl w:val="0"/>
          <w:numId w:val="52"/>
        </w:numPr>
        <w:jc w:val="both"/>
        <w:rPr>
          <w:rFonts w:cs="Arial"/>
          <w:lang w:eastAsia="en-US"/>
        </w:rPr>
      </w:pPr>
      <w:r w:rsidRPr="00E9065C">
        <w:rPr>
          <w:rFonts w:cs="Arial"/>
          <w:lang w:eastAsia="en-US"/>
        </w:rPr>
        <w:t>Žreb bo javen in se bo izvedel v prostorih naročnika.</w:t>
      </w:r>
    </w:p>
    <w:p w14:paraId="55388C88" w14:textId="77777777" w:rsidR="005C5733" w:rsidRPr="00E9065C" w:rsidRDefault="005C5733" w:rsidP="0084052C">
      <w:pPr>
        <w:numPr>
          <w:ilvl w:val="0"/>
          <w:numId w:val="52"/>
        </w:numPr>
        <w:jc w:val="both"/>
        <w:rPr>
          <w:rFonts w:cs="Arial"/>
          <w:lang w:eastAsia="en-US"/>
        </w:rPr>
      </w:pPr>
      <w:r w:rsidRPr="00E9065C">
        <w:rPr>
          <w:rFonts w:cs="Arial"/>
          <w:lang w:eastAsia="en-US"/>
        </w:rPr>
        <w:t>Ponudniki, bodo o tem obveščeni in povabljeni po e-pošti najmanj tri delovne dni pred izvedbo žreba.</w:t>
      </w:r>
    </w:p>
    <w:p w14:paraId="757431FE" w14:textId="77777777" w:rsidR="005C5733" w:rsidRPr="00E9065C" w:rsidRDefault="005C5733" w:rsidP="0084052C">
      <w:pPr>
        <w:numPr>
          <w:ilvl w:val="0"/>
          <w:numId w:val="52"/>
        </w:numPr>
        <w:jc w:val="both"/>
        <w:rPr>
          <w:rFonts w:cs="Arial"/>
          <w:lang w:eastAsia="en-US"/>
        </w:rPr>
      </w:pPr>
      <w:r w:rsidRPr="00E9065C">
        <w:rPr>
          <w:rFonts w:cs="Arial"/>
          <w:lang w:eastAsia="en-US"/>
        </w:rPr>
        <w:t>Postopek žrebanja bo izvedla imenovana komisija naročnika.</w:t>
      </w:r>
    </w:p>
    <w:p w14:paraId="05AECF65" w14:textId="77777777" w:rsidR="005C5733" w:rsidRPr="00E9065C" w:rsidRDefault="005C5733" w:rsidP="0084052C">
      <w:pPr>
        <w:numPr>
          <w:ilvl w:val="0"/>
          <w:numId w:val="52"/>
        </w:numPr>
        <w:jc w:val="both"/>
        <w:rPr>
          <w:rFonts w:cs="Arial"/>
          <w:lang w:eastAsia="en-US"/>
        </w:rPr>
      </w:pPr>
      <w:r w:rsidRPr="00E9065C">
        <w:rPr>
          <w:rFonts w:cs="Arial"/>
          <w:lang w:eastAsia="en-US"/>
        </w:rPr>
        <w:t>Žreb bo izvedel predstavnik komisije naročnika v enem krogu.</w:t>
      </w:r>
    </w:p>
    <w:p w14:paraId="1E56FB62" w14:textId="77777777" w:rsidR="005C5733" w:rsidRPr="00E9065C" w:rsidRDefault="005C5733" w:rsidP="0084052C">
      <w:pPr>
        <w:numPr>
          <w:ilvl w:val="0"/>
          <w:numId w:val="52"/>
        </w:numPr>
        <w:jc w:val="both"/>
        <w:rPr>
          <w:rFonts w:cs="Arial"/>
          <w:lang w:eastAsia="en-US"/>
        </w:rPr>
      </w:pPr>
      <w:r w:rsidRPr="00E9065C">
        <w:rPr>
          <w:rFonts w:cs="Arial"/>
          <w:lang w:eastAsia="en-US"/>
        </w:rPr>
        <w:t>Za vsakega ponudnika, ki bo sodeloval na javnem žrebu, bo napisan en listek z njegovim   imenom podjetij.  Vsi  listki bodo vstavljeni v vrečo za žreb.</w:t>
      </w:r>
    </w:p>
    <w:p w14:paraId="09F6A018" w14:textId="77777777" w:rsidR="005C5733" w:rsidRPr="00E9065C" w:rsidRDefault="005C5733" w:rsidP="0084052C">
      <w:pPr>
        <w:numPr>
          <w:ilvl w:val="0"/>
          <w:numId w:val="52"/>
        </w:numPr>
        <w:jc w:val="both"/>
        <w:rPr>
          <w:rFonts w:cs="Arial"/>
          <w:lang w:eastAsia="en-US"/>
        </w:rPr>
      </w:pPr>
      <w:r w:rsidRPr="00E9065C">
        <w:rPr>
          <w:rFonts w:cs="Arial"/>
          <w:lang w:eastAsia="en-US"/>
        </w:rPr>
        <w:t xml:space="preserve">Predstavnik  komisije naročnika bo iz vreče izvlekel  en listek. </w:t>
      </w:r>
    </w:p>
    <w:p w14:paraId="556862C1" w14:textId="77777777" w:rsidR="005C5733" w:rsidRPr="00E9065C" w:rsidRDefault="005C5733" w:rsidP="0084052C">
      <w:pPr>
        <w:numPr>
          <w:ilvl w:val="0"/>
          <w:numId w:val="52"/>
        </w:numPr>
        <w:jc w:val="both"/>
        <w:rPr>
          <w:rFonts w:cs="Arial"/>
          <w:lang w:eastAsia="en-US"/>
        </w:rPr>
      </w:pPr>
      <w:r w:rsidRPr="00E9065C">
        <w:rPr>
          <w:rFonts w:cs="Arial"/>
          <w:lang w:eastAsia="en-US"/>
        </w:rPr>
        <w:t>Ponudnik, ki bo naveden na izvlečenem / izžrebanem listku, bo izbran kot najugodnejši.</w:t>
      </w:r>
    </w:p>
    <w:p w14:paraId="20A15C22" w14:textId="35020CE4" w:rsidR="005C5733" w:rsidRDefault="005C5733" w:rsidP="0084052C">
      <w:pPr>
        <w:numPr>
          <w:ilvl w:val="0"/>
          <w:numId w:val="52"/>
        </w:numPr>
        <w:jc w:val="both"/>
        <w:rPr>
          <w:rFonts w:cs="Arial"/>
          <w:lang w:eastAsia="en-US"/>
        </w:rPr>
      </w:pPr>
      <w:r w:rsidRPr="00E9065C">
        <w:rPr>
          <w:rFonts w:cs="Arial"/>
          <w:lang w:eastAsia="en-US"/>
        </w:rPr>
        <w:t>O žrebanju bo imenovana komisija sestavila zapisnik, ki bo posredovan vsem povabljenim ponudnikom.</w:t>
      </w:r>
    </w:p>
    <w:p w14:paraId="39DBA401" w14:textId="77777777" w:rsidR="00C76C37" w:rsidRPr="00DE289E" w:rsidRDefault="00C76C37" w:rsidP="00C76C37">
      <w:pPr>
        <w:jc w:val="both"/>
        <w:rPr>
          <w:noProof/>
          <w:szCs w:val="24"/>
        </w:rPr>
      </w:pPr>
    </w:p>
    <w:p w14:paraId="3A2F7ABA" w14:textId="278A869D" w:rsidR="00C76C37" w:rsidRDefault="00C76C37" w:rsidP="00C76C37">
      <w:pPr>
        <w:pStyle w:val="Poglavje2"/>
      </w:pPr>
      <w:r w:rsidRPr="00465F88">
        <w:t>Varovanje osebnih podatkov</w:t>
      </w:r>
    </w:p>
    <w:p w14:paraId="4A840C88" w14:textId="77777777" w:rsidR="00C76C37" w:rsidRPr="00465F88" w:rsidRDefault="00C76C37" w:rsidP="00C76C37">
      <w:pPr>
        <w:jc w:val="both"/>
        <w:rPr>
          <w:rFonts w:cs="Arial"/>
        </w:rPr>
      </w:pPr>
    </w:p>
    <w:p w14:paraId="46E1AAE0" w14:textId="77777777" w:rsidR="00C76C37" w:rsidRPr="00465F88" w:rsidRDefault="00C76C37" w:rsidP="00C76C37">
      <w:pPr>
        <w:jc w:val="both"/>
        <w:rPr>
          <w:rFonts w:cs="Arial"/>
        </w:rPr>
      </w:pPr>
      <w:r w:rsidRPr="0021293A">
        <w:rPr>
          <w:rFonts w:cs="Arial"/>
        </w:rPr>
        <w:t>Varovanje osebnih podatkov, ki jih ponudniki posredujejo naročniku</w:t>
      </w:r>
      <w:r>
        <w:rPr>
          <w:rFonts w:cs="Arial"/>
        </w:rPr>
        <w:t xml:space="preserve"> za namen sklenitve oziroma izvajanja pogodbe o izvedbi javnega naročila</w:t>
      </w:r>
      <w:r w:rsidRPr="0021293A">
        <w:rPr>
          <w:rFonts w:cs="Arial"/>
        </w:rPr>
        <w:t>,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163/22).</w:t>
      </w:r>
    </w:p>
    <w:p w14:paraId="5A653BAD" w14:textId="77777777" w:rsidR="00C76C37" w:rsidRPr="00465F88" w:rsidRDefault="00C76C37" w:rsidP="00C76C37">
      <w:pPr>
        <w:jc w:val="both"/>
        <w:rPr>
          <w:rFonts w:cs="Arial"/>
        </w:rPr>
      </w:pPr>
    </w:p>
    <w:p w14:paraId="78AF2FB0" w14:textId="77777777" w:rsidR="00C76C37" w:rsidRPr="00465F88" w:rsidRDefault="00C76C37" w:rsidP="00C76C37">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3C57CF4" w14:textId="77777777" w:rsidR="00C76C37" w:rsidRPr="00DE289E" w:rsidRDefault="00C76C37" w:rsidP="00C76C37">
      <w:pPr>
        <w:jc w:val="both"/>
        <w:rPr>
          <w:noProof/>
          <w:szCs w:val="24"/>
        </w:rPr>
      </w:pPr>
    </w:p>
    <w:p w14:paraId="7A578CF4" w14:textId="77777777" w:rsidR="00C76C37" w:rsidRPr="00465F88" w:rsidRDefault="00C76C37" w:rsidP="00C76C37">
      <w:pPr>
        <w:numPr>
          <w:ilvl w:val="1"/>
          <w:numId w:val="1"/>
        </w:numPr>
        <w:jc w:val="both"/>
        <w:rPr>
          <w:b/>
        </w:rPr>
      </w:pPr>
      <w:r w:rsidRPr="00465F88">
        <w:rPr>
          <w:b/>
          <w:noProof/>
          <w:szCs w:val="24"/>
        </w:rPr>
        <w:t>Obvestilo o odločitvi o oddaji naročila</w:t>
      </w:r>
    </w:p>
    <w:p w14:paraId="0BC777A3" w14:textId="77777777" w:rsidR="00C76C37" w:rsidRDefault="00C76C37" w:rsidP="00C76C37">
      <w:pPr>
        <w:pStyle w:val="Poglavje1"/>
        <w:numPr>
          <w:ilvl w:val="0"/>
          <w:numId w:val="0"/>
        </w:numPr>
        <w:ind w:left="703" w:hanging="703"/>
        <w:rPr>
          <w:noProof/>
        </w:rPr>
      </w:pPr>
    </w:p>
    <w:p w14:paraId="65714BCB" w14:textId="54C4BE2D" w:rsidR="003D1C23" w:rsidRDefault="00C76C37" w:rsidP="002E6873">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458AEA98" w14:textId="77777777" w:rsidR="00C76C37" w:rsidRPr="00465F88" w:rsidRDefault="00C76C37" w:rsidP="00C76C37">
      <w:pPr>
        <w:pStyle w:val="Poglavje1"/>
        <w:numPr>
          <w:ilvl w:val="0"/>
          <w:numId w:val="0"/>
        </w:numPr>
        <w:rPr>
          <w:b w:val="0"/>
          <w:i w:val="0"/>
          <w:noProof/>
        </w:rPr>
      </w:pPr>
    </w:p>
    <w:p w14:paraId="7D56A30E" w14:textId="77777777" w:rsidR="00C76C37" w:rsidRDefault="00C76C37" w:rsidP="00C76C37">
      <w:pPr>
        <w:numPr>
          <w:ilvl w:val="1"/>
          <w:numId w:val="1"/>
        </w:numPr>
        <w:jc w:val="both"/>
        <w:rPr>
          <w:b/>
        </w:rPr>
      </w:pPr>
      <w:r w:rsidRPr="00DE289E">
        <w:rPr>
          <w:b/>
        </w:rPr>
        <w:t>Pogodba</w:t>
      </w:r>
    </w:p>
    <w:p w14:paraId="7FBA481E" w14:textId="77777777" w:rsidR="00C76C37" w:rsidRPr="00DE289E" w:rsidRDefault="00C76C37" w:rsidP="00C76C37">
      <w:pPr>
        <w:jc w:val="both"/>
      </w:pPr>
    </w:p>
    <w:p w14:paraId="286DA6CE" w14:textId="7B7EE3DF" w:rsidR="00C76C37" w:rsidRDefault="00C76C37" w:rsidP="00C76C37">
      <w:pPr>
        <w:jc w:val="both"/>
      </w:pPr>
      <w:r w:rsidRPr="00DE289E">
        <w:t xml:space="preserve">Naročnik bo z izbranim ponudnikom sklenil pogodbo, ki bo po vsebini enaka vzorcu pogodbe. Dopolnjena bo le s podatki iz ponudbe. Če ponudnik ne bo v desetih dneh vrnil podpisane in potrjene pogodbe, se šteje, da je </w:t>
      </w:r>
      <w:r>
        <w:t>umaknil</w:t>
      </w:r>
      <w:r w:rsidRPr="00DE289E">
        <w:t xml:space="preserve"> ponudb</w:t>
      </w:r>
      <w:r>
        <w:t>o</w:t>
      </w:r>
      <w:r w:rsidRPr="00DE289E">
        <w:t>.</w:t>
      </w:r>
    </w:p>
    <w:p w14:paraId="11A4E2B6" w14:textId="77777777" w:rsidR="00C76C37" w:rsidRPr="00DE289E" w:rsidRDefault="00C76C37" w:rsidP="00C76C37">
      <w:pPr>
        <w:jc w:val="both"/>
        <w:rPr>
          <w:rFonts w:cs="Arial"/>
        </w:rPr>
      </w:pPr>
    </w:p>
    <w:p w14:paraId="7D9A2A98" w14:textId="77777777" w:rsidR="00C76C37" w:rsidRPr="00DE289E" w:rsidRDefault="00C76C37" w:rsidP="00C76C37">
      <w:pPr>
        <w:numPr>
          <w:ilvl w:val="1"/>
          <w:numId w:val="1"/>
        </w:numPr>
        <w:jc w:val="both"/>
        <w:rPr>
          <w:b/>
        </w:rPr>
      </w:pPr>
      <w:r w:rsidRPr="00DE289E">
        <w:rPr>
          <w:b/>
        </w:rPr>
        <w:t>Zaupnost podatkov</w:t>
      </w:r>
    </w:p>
    <w:p w14:paraId="1E60F831" w14:textId="77777777" w:rsidR="00C76C37" w:rsidRPr="00DE289E" w:rsidRDefault="00C76C37" w:rsidP="00C76C37">
      <w:pPr>
        <w:jc w:val="both"/>
        <w:rPr>
          <w:rFonts w:cs="Arial"/>
        </w:rPr>
      </w:pPr>
    </w:p>
    <w:p w14:paraId="091E23BB" w14:textId="77777777" w:rsidR="00C76C37" w:rsidRPr="00DE289E" w:rsidRDefault="00C76C37" w:rsidP="00C76C37">
      <w:pPr>
        <w:jc w:val="both"/>
      </w:pPr>
      <w:r w:rsidRPr="00DE289E">
        <w:t xml:space="preserve">Naročnik ne bo razkril informacij, ki mu jih ponudnik predloži in označi kot poslovno skrivnost, kot to določa zakon, ki ureja gospodarske družbe, če </w:t>
      </w:r>
      <w:r>
        <w:t>ZJN-3</w:t>
      </w:r>
      <w:r w:rsidRPr="00DE289E">
        <w:t xml:space="preserve"> ali drug zakon ne določa drugače. Naročnik bo zagotovil varovanje podatkov, ki se glede na določbe zakona, ki ureja varstvo osebnih podatkov in varstvo tajnih podatkov, štejejo za osebne ali tajne podatke.</w:t>
      </w:r>
    </w:p>
    <w:p w14:paraId="644D6BB0" w14:textId="77777777" w:rsidR="00C76C37" w:rsidRPr="00DE289E" w:rsidRDefault="00C76C37" w:rsidP="00C76C37">
      <w:pPr>
        <w:jc w:val="both"/>
      </w:pPr>
    </w:p>
    <w:p w14:paraId="092925F8" w14:textId="77777777" w:rsidR="00C76C37" w:rsidRPr="00DE289E" w:rsidRDefault="00C76C37" w:rsidP="00C76C37">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AA24535" w14:textId="77777777" w:rsidR="00C76C37" w:rsidRPr="00DE289E" w:rsidRDefault="00C76C37" w:rsidP="00C76C37">
      <w:pPr>
        <w:jc w:val="both"/>
      </w:pPr>
    </w:p>
    <w:p w14:paraId="0E45B8E1" w14:textId="77777777" w:rsidR="00C76C37" w:rsidRPr="00DE289E" w:rsidRDefault="00C76C37" w:rsidP="00C76C37">
      <w:pPr>
        <w:jc w:val="both"/>
      </w:pPr>
      <w:r w:rsidRPr="00DE289E">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D2532D" w14:textId="77777777" w:rsidR="00C76C37" w:rsidRPr="00DE289E" w:rsidRDefault="00C76C37" w:rsidP="00C76C37">
      <w:pPr>
        <w:jc w:val="both"/>
        <w:rPr>
          <w:rFonts w:cs="Arial"/>
        </w:rPr>
      </w:pPr>
    </w:p>
    <w:p w14:paraId="56CDAB1B" w14:textId="77777777" w:rsidR="00C76C37" w:rsidRPr="00DE289E" w:rsidRDefault="00C76C37" w:rsidP="00C76C37">
      <w:pPr>
        <w:numPr>
          <w:ilvl w:val="1"/>
          <w:numId w:val="1"/>
        </w:numPr>
        <w:jc w:val="both"/>
        <w:rPr>
          <w:b/>
        </w:rPr>
      </w:pPr>
      <w:r w:rsidRPr="00DE289E">
        <w:rPr>
          <w:b/>
        </w:rPr>
        <w:t>Ustavitev postopka, zavrnitev vseh ponudb, odstop od izvedbe javnega naročila</w:t>
      </w:r>
    </w:p>
    <w:p w14:paraId="2B2A08C5" w14:textId="77777777" w:rsidR="00C76C37" w:rsidRPr="00DE289E" w:rsidRDefault="00C76C37" w:rsidP="00C76C37">
      <w:pPr>
        <w:jc w:val="both"/>
        <w:rPr>
          <w:rFonts w:cs="Arial"/>
        </w:rPr>
      </w:pPr>
    </w:p>
    <w:p w14:paraId="069F3EDE" w14:textId="77777777" w:rsidR="00C76C37" w:rsidRPr="00DE289E" w:rsidRDefault="00C76C37" w:rsidP="00C76C37">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r>
        <w:t xml:space="preserve"> </w:t>
      </w:r>
      <w:r w:rsidRPr="000F0A17">
        <w:t>iz utemeljenih razlogov</w:t>
      </w:r>
      <w:r>
        <w:t xml:space="preserve"> v skladu z ZJN-3</w:t>
      </w:r>
      <w:r w:rsidRPr="00DE289E">
        <w:t>.</w:t>
      </w:r>
    </w:p>
    <w:p w14:paraId="263B8133" w14:textId="77777777" w:rsidR="00C76C37" w:rsidRPr="00DE289E" w:rsidRDefault="00C76C37" w:rsidP="00C76C37">
      <w:pPr>
        <w:jc w:val="both"/>
      </w:pPr>
      <w:r w:rsidRPr="00DE289E">
        <w:t>Naročnik objavi odločitev o ustavitvi postopka oddaje javnega naročila ali zavrnitvi vseh ponudb ali odstopu od izvedbe javnega naročila na Portalu javnih naročil.</w:t>
      </w:r>
    </w:p>
    <w:p w14:paraId="53D83DFE" w14:textId="77777777" w:rsidR="00C76C37" w:rsidRPr="00DE289E" w:rsidRDefault="00C76C37" w:rsidP="00C76C37">
      <w:pPr>
        <w:jc w:val="both"/>
      </w:pPr>
    </w:p>
    <w:p w14:paraId="29CF2985" w14:textId="77777777" w:rsidR="00C76C37" w:rsidRPr="00DE289E" w:rsidRDefault="00C76C37" w:rsidP="00C76C37">
      <w:pPr>
        <w:jc w:val="both"/>
      </w:pPr>
      <w:r w:rsidRPr="00DE289E">
        <w:t>Naročnik ne odgovarja za škodo, ki bi utegnila nastati ponudnikom zaradi ustavitve postopka, zavrnitve vseh ponudb ali izbranemu ponudniku zaradi nesklenitve pogodbe.</w:t>
      </w:r>
    </w:p>
    <w:p w14:paraId="0B788A8B" w14:textId="77777777" w:rsidR="00C76C37" w:rsidRPr="00DE289E" w:rsidRDefault="00C76C37" w:rsidP="00C76C37">
      <w:pPr>
        <w:jc w:val="both"/>
      </w:pPr>
    </w:p>
    <w:p w14:paraId="7F163121" w14:textId="612A9CCB" w:rsidR="00AD3BF2" w:rsidRDefault="00C76C37" w:rsidP="00C76C37">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55749D3B" w14:textId="77777777" w:rsidR="00AD3BF2" w:rsidRPr="00DE289E" w:rsidRDefault="00AD3BF2" w:rsidP="00C76C37">
      <w:pPr>
        <w:jc w:val="both"/>
      </w:pPr>
    </w:p>
    <w:p w14:paraId="652FEFCB" w14:textId="77777777" w:rsidR="00C76C37" w:rsidRPr="00DE289E" w:rsidRDefault="00C76C37" w:rsidP="00C76C37">
      <w:pPr>
        <w:numPr>
          <w:ilvl w:val="1"/>
          <w:numId w:val="1"/>
        </w:numPr>
        <w:jc w:val="both"/>
        <w:rPr>
          <w:b/>
        </w:rPr>
      </w:pPr>
      <w:r w:rsidRPr="00DE289E">
        <w:rPr>
          <w:b/>
        </w:rPr>
        <w:t>Prenehanje pogodbene obveznosti</w:t>
      </w:r>
    </w:p>
    <w:p w14:paraId="7B0F1FB3" w14:textId="77777777" w:rsidR="00C76C37" w:rsidRPr="00DE289E" w:rsidRDefault="00C76C37" w:rsidP="00C76C37">
      <w:pPr>
        <w:jc w:val="both"/>
      </w:pPr>
    </w:p>
    <w:p w14:paraId="0E4017E2" w14:textId="77777777" w:rsidR="00C76C37" w:rsidRPr="00DE289E" w:rsidRDefault="00C76C37" w:rsidP="00C76C37">
      <w:pPr>
        <w:jc w:val="both"/>
      </w:pPr>
      <w:r w:rsidRPr="00DE289E">
        <w:t>Med veljavnostjo pogodbe o izvedbi javnega naročila lahko naročnik odstopi od pogodbe v skladu z določili 96. člena ZJN-3.</w:t>
      </w:r>
    </w:p>
    <w:p w14:paraId="4BE0E456" w14:textId="77777777" w:rsidR="00C76C37" w:rsidRPr="00DE289E" w:rsidRDefault="00C76C37" w:rsidP="00C76C37">
      <w:pPr>
        <w:jc w:val="both"/>
      </w:pPr>
    </w:p>
    <w:p w14:paraId="0DA489AB" w14:textId="77777777" w:rsidR="00C76C37" w:rsidRPr="00DE289E" w:rsidRDefault="00C76C37" w:rsidP="00C76C37">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C42111A" w14:textId="77777777" w:rsidR="00C76C37" w:rsidRPr="00DE289E" w:rsidRDefault="00C76C37" w:rsidP="00C76C37">
      <w:pPr>
        <w:tabs>
          <w:tab w:val="left" w:pos="708"/>
        </w:tabs>
        <w:ind w:left="705" w:hanging="705"/>
        <w:jc w:val="both"/>
        <w:rPr>
          <w:b/>
        </w:rPr>
      </w:pPr>
    </w:p>
    <w:p w14:paraId="0D970431" w14:textId="77777777" w:rsidR="00C76C37" w:rsidRPr="00DE289E" w:rsidRDefault="00C76C37" w:rsidP="00C76C37">
      <w:pPr>
        <w:numPr>
          <w:ilvl w:val="1"/>
          <w:numId w:val="1"/>
        </w:numPr>
        <w:jc w:val="both"/>
        <w:rPr>
          <w:b/>
        </w:rPr>
      </w:pPr>
      <w:r w:rsidRPr="00DE289E">
        <w:rPr>
          <w:b/>
        </w:rPr>
        <w:t>Pravno varstvo (revizija postopka)</w:t>
      </w:r>
    </w:p>
    <w:p w14:paraId="75887515" w14:textId="77777777" w:rsidR="00C76C37" w:rsidRPr="00DE289E" w:rsidRDefault="00C76C37" w:rsidP="00C76C37">
      <w:pPr>
        <w:jc w:val="both"/>
        <w:rPr>
          <w:rFonts w:cs="Arial"/>
        </w:rPr>
      </w:pPr>
    </w:p>
    <w:p w14:paraId="0F00AA0E" w14:textId="155A1F0F" w:rsidR="00C76C37" w:rsidRPr="00DE289E" w:rsidRDefault="00C76C37" w:rsidP="00C76C37">
      <w:pPr>
        <w:jc w:val="both"/>
      </w:pPr>
      <w:r w:rsidRPr="0021293A">
        <w:t>Pravno varstvo ponudnikov v postopku javnega naročanja je zagotovljeno v skladu z Zakonom o pravnem varstvu v postopkih javnega naročanja (Uradni list RS, št. 43/11</w:t>
      </w:r>
      <w:r w:rsidR="00AD3BF2">
        <w:t xml:space="preserve"> s spremembami in dopolnitvami</w:t>
      </w:r>
      <w:r w:rsidRPr="0021293A">
        <w:t>).</w:t>
      </w:r>
    </w:p>
    <w:p w14:paraId="2788A5A4" w14:textId="77777777" w:rsidR="00C76C37" w:rsidRPr="00E7254A" w:rsidRDefault="00C76C37" w:rsidP="00C76C37">
      <w:pPr>
        <w:jc w:val="both"/>
        <w:rPr>
          <w:rFonts w:cs="Arial"/>
        </w:rPr>
      </w:pPr>
    </w:p>
    <w:p w14:paraId="40475427" w14:textId="77777777" w:rsidR="00C76C37" w:rsidRPr="00E7254A" w:rsidRDefault="00C76C37" w:rsidP="00C76C37">
      <w:pPr>
        <w:numPr>
          <w:ilvl w:val="1"/>
          <w:numId w:val="1"/>
        </w:numPr>
        <w:jc w:val="both"/>
        <w:rPr>
          <w:b/>
        </w:rPr>
      </w:pPr>
      <w:r w:rsidRPr="00E7254A">
        <w:rPr>
          <w:b/>
        </w:rPr>
        <w:t>Finančna zavarovanja</w:t>
      </w:r>
    </w:p>
    <w:p w14:paraId="0B743244" w14:textId="77777777" w:rsidR="00C76C37" w:rsidRPr="00E7254A" w:rsidRDefault="00C76C37" w:rsidP="00C76C37">
      <w:pPr>
        <w:tabs>
          <w:tab w:val="left" w:pos="708"/>
        </w:tabs>
        <w:jc w:val="both"/>
        <w:rPr>
          <w:b/>
        </w:rPr>
      </w:pPr>
    </w:p>
    <w:p w14:paraId="03B902DE" w14:textId="1290BF35" w:rsidR="00C76C37" w:rsidRDefault="00C76C37" w:rsidP="00C76C37">
      <w:pPr>
        <w:jc w:val="both"/>
      </w:pPr>
      <w:r>
        <w:t>Za zavarovanje obveznosti ponudnika je zahtevana predložitev bančne garancije kot in</w:t>
      </w:r>
      <w:r w:rsidR="00440E23">
        <w:t>š</w:t>
      </w:r>
      <w:r>
        <w:t>trumenta finančnega zavarovanja, ki jo izda banka s sedežem v EU ali kavcijskega zavarovanja, ki ga izda zavarovalnica s sedežem v EU. Bančna garancija mora biti unovčljiva v banki s sedežem v Republiki Sloveniji, pri čemer je zahteva za unovčenje lahko podana v slovenskem jeziku. Kavcijsko zavarovanje mora biti unovčljivo v zavarovalnici s sedežem v Republiki Sloveniji, pri čemer je zahteva za unovčenje lahko podana v slovenskem jeziku.</w:t>
      </w:r>
    </w:p>
    <w:p w14:paraId="6BAFBFE9" w14:textId="77777777" w:rsidR="00C76C37" w:rsidRDefault="00C76C37" w:rsidP="00C76C37">
      <w:pPr>
        <w:jc w:val="both"/>
      </w:pPr>
    </w:p>
    <w:p w14:paraId="50622F80" w14:textId="77777777" w:rsidR="00C76C37" w:rsidRDefault="00C76C37" w:rsidP="00C76C37">
      <w:pPr>
        <w:jc w:val="both"/>
      </w:pPr>
      <w:r>
        <w:t xml:space="preserve">Zavarovanja morajo biti brezpogojna in plačljiva na prvi poziv. </w:t>
      </w:r>
    </w:p>
    <w:p w14:paraId="61C52407" w14:textId="77777777" w:rsidR="00C76C37" w:rsidRDefault="00C76C37" w:rsidP="00C76C37">
      <w:pPr>
        <w:jc w:val="both"/>
      </w:pPr>
    </w:p>
    <w:p w14:paraId="63041B46" w14:textId="77777777" w:rsidR="00C76C37" w:rsidRDefault="00C76C37" w:rsidP="00C76C37">
      <w:pPr>
        <w:jc w:val="both"/>
      </w:pPr>
      <w:r>
        <w:t>Uporabljena valuta mora biti enaka valuti javnega naročila. Zavarovanja lahko ponudnik predloži na priloženih vzorcih iz dokumentacije ali na svojih obrazcih, ki pa vsebinsko ne smejo odstopati od priloženih vzorcev.</w:t>
      </w:r>
    </w:p>
    <w:p w14:paraId="2F973A80" w14:textId="56040854" w:rsidR="00C76C37" w:rsidRDefault="00C76C37" w:rsidP="00C76C37">
      <w:pPr>
        <w:jc w:val="both"/>
        <w:rPr>
          <w:rFonts w:cs="Arial"/>
        </w:rPr>
      </w:pPr>
    </w:p>
    <w:p w14:paraId="57AC13D2" w14:textId="39606CF1" w:rsidR="00C76C37" w:rsidRPr="00197414" w:rsidRDefault="00C76C37" w:rsidP="00C76C37">
      <w:pPr>
        <w:numPr>
          <w:ilvl w:val="2"/>
          <w:numId w:val="1"/>
        </w:numPr>
        <w:jc w:val="both"/>
        <w:rPr>
          <w:b/>
        </w:rPr>
      </w:pPr>
      <w:r w:rsidRPr="00197414">
        <w:rPr>
          <w:b/>
        </w:rPr>
        <w:t xml:space="preserve">Zavarovanje za dobro izvedbo pogodbenih obveznosti </w:t>
      </w:r>
    </w:p>
    <w:p w14:paraId="7F813886" w14:textId="77777777" w:rsidR="00C76C37" w:rsidRPr="00E7254A" w:rsidRDefault="00C76C37" w:rsidP="00C76C37">
      <w:pPr>
        <w:jc w:val="both"/>
        <w:rPr>
          <w:rFonts w:cs="Arial"/>
        </w:rPr>
      </w:pPr>
    </w:p>
    <w:p w14:paraId="1B6279B3" w14:textId="0B644C88" w:rsidR="00C76C37" w:rsidRPr="00D26E13" w:rsidRDefault="00C76C37" w:rsidP="00C76C37">
      <w:pPr>
        <w:jc w:val="both"/>
        <w:rPr>
          <w:rFonts w:cs="Arial"/>
        </w:rPr>
      </w:pPr>
      <w:bookmarkStart w:id="3" w:name="_Hlk189423599"/>
      <w:r w:rsidRPr="00F96793">
        <w:t xml:space="preserve">Izbrani ponudnik mora naročniku najkasneje v </w:t>
      </w:r>
      <w:r w:rsidRPr="00F96793">
        <w:rPr>
          <w:rFonts w:cs="Arial"/>
        </w:rPr>
        <w:t xml:space="preserve">desetih (10) dneh od podpisa pogodbe za </w:t>
      </w:r>
      <w:r w:rsidR="001E0162" w:rsidRPr="00F96793">
        <w:rPr>
          <w:rFonts w:cs="Arial"/>
        </w:rPr>
        <w:t xml:space="preserve">storitev </w:t>
      </w:r>
      <w:r w:rsidRPr="00F96793">
        <w:t>predložiti zavarovanje za dobro izvedbo pogodbenih obveznosti</w:t>
      </w:r>
      <w:r w:rsidRPr="00F96793">
        <w:rPr>
          <w:rFonts w:cs="Arial"/>
        </w:rPr>
        <w:t xml:space="preserve">, in sicer v </w:t>
      </w:r>
      <w:r w:rsidRPr="00F96793">
        <w:rPr>
          <w:rFonts w:cs="Arial"/>
          <w:bCs/>
        </w:rPr>
        <w:t xml:space="preserve">višini </w:t>
      </w:r>
      <w:r w:rsidRPr="00F96793">
        <w:rPr>
          <w:rFonts w:cs="Arial"/>
          <w:b/>
          <w:bCs/>
        </w:rPr>
        <w:t xml:space="preserve">10 % </w:t>
      </w:r>
      <w:r w:rsidRPr="00F96793">
        <w:rPr>
          <w:b/>
          <w:bCs/>
        </w:rPr>
        <w:t>pogodbene cene  v EUR z DDV</w:t>
      </w:r>
      <w:bookmarkEnd w:id="3"/>
      <w:r w:rsidRPr="00F96793">
        <w:rPr>
          <w:b/>
        </w:rPr>
        <w:t xml:space="preserve">. </w:t>
      </w:r>
      <w:r w:rsidRPr="00F96793">
        <w:rPr>
          <w:rFonts w:cs="Arial"/>
        </w:rPr>
        <w:t>Predloženo zavarovanje mora veljati še najmanj 30 dni dlje od poteka roka izvedbe vseh pogodbenih obveznosti</w:t>
      </w:r>
      <w:r w:rsidR="001E0162" w:rsidRPr="00F96793">
        <w:rPr>
          <w:rFonts w:cs="Arial"/>
        </w:rPr>
        <w:t>.</w:t>
      </w:r>
    </w:p>
    <w:p w14:paraId="2BE375CF" w14:textId="77777777" w:rsidR="00C76C37" w:rsidRPr="00D26E13" w:rsidRDefault="00C76C37" w:rsidP="00C76C37">
      <w:pPr>
        <w:jc w:val="both"/>
        <w:rPr>
          <w:rFonts w:cs="Arial"/>
        </w:rPr>
      </w:pPr>
    </w:p>
    <w:p w14:paraId="502B5F5D" w14:textId="77777777" w:rsidR="00C76C37" w:rsidRPr="00D26E13" w:rsidRDefault="00C76C37" w:rsidP="00C76C37">
      <w:pPr>
        <w:jc w:val="both"/>
        <w:rPr>
          <w:rFonts w:cs="Arial"/>
        </w:rPr>
      </w:pPr>
      <w:r w:rsidRPr="00D26E13">
        <w:rPr>
          <w:rFonts w:cs="Arial"/>
        </w:rPr>
        <w:t>Naročnik bo unovčil zavarovanje za dobro izvedbo pogodbenih obveznosti v primeru:</w:t>
      </w:r>
    </w:p>
    <w:p w14:paraId="2AF65278" w14:textId="77777777" w:rsidR="00C76C37" w:rsidRPr="00D26E13" w:rsidRDefault="00C76C37" w:rsidP="00C76C37">
      <w:pPr>
        <w:numPr>
          <w:ilvl w:val="0"/>
          <w:numId w:val="2"/>
        </w:numPr>
        <w:jc w:val="both"/>
      </w:pPr>
      <w:bookmarkStart w:id="4" w:name="_Hlk208907437"/>
      <w:r w:rsidRPr="00D26E13">
        <w:t>če izbrani ponudnik ne bo pričel izvajati svojih pogodbenih obveznosti v skladu z določili pogodbe ali</w:t>
      </w:r>
    </w:p>
    <w:p w14:paraId="46C69DB6" w14:textId="77777777" w:rsidR="00C76C37" w:rsidRPr="00D26E13" w:rsidRDefault="00C76C37" w:rsidP="00C76C37">
      <w:pPr>
        <w:numPr>
          <w:ilvl w:val="0"/>
          <w:numId w:val="2"/>
        </w:numPr>
        <w:jc w:val="both"/>
      </w:pPr>
      <w:r w:rsidRPr="00D26E13">
        <w:t>če izbrani ponudnik ne bo izpolnil svojih pogodbenih obveznosti v skladu z določili pogodbe ali</w:t>
      </w:r>
    </w:p>
    <w:p w14:paraId="4C9D19F8" w14:textId="77777777" w:rsidR="00C76C37" w:rsidRPr="00D26E13" w:rsidRDefault="00C76C37" w:rsidP="00C76C37">
      <w:pPr>
        <w:numPr>
          <w:ilvl w:val="0"/>
          <w:numId w:val="2"/>
        </w:numPr>
        <w:jc w:val="both"/>
      </w:pPr>
      <w:r w:rsidRPr="00D26E13">
        <w:lastRenderedPageBreak/>
        <w:t>če izbrani ponudnik ne bo pravočasno izpolnil svojih pogodbenih obveznosti v skladu z določili pogodbe ali</w:t>
      </w:r>
    </w:p>
    <w:p w14:paraId="41FA2A8B" w14:textId="77777777" w:rsidR="00C76C37" w:rsidRPr="00D26E13" w:rsidRDefault="00C76C37" w:rsidP="00C76C37">
      <w:pPr>
        <w:numPr>
          <w:ilvl w:val="0"/>
          <w:numId w:val="2"/>
        </w:numPr>
        <w:jc w:val="both"/>
      </w:pPr>
      <w:r w:rsidRPr="00D26E13">
        <w:t>če izbrani ponudnik ne bo pravilno izpolnil svojih pogodbenih obveznosti v skladu z določili pogodbe ali</w:t>
      </w:r>
    </w:p>
    <w:p w14:paraId="353EDC1B" w14:textId="77777777" w:rsidR="00C76C37" w:rsidRPr="00D26E13" w:rsidRDefault="00C76C37" w:rsidP="00C76C37">
      <w:pPr>
        <w:numPr>
          <w:ilvl w:val="0"/>
          <w:numId w:val="2"/>
        </w:numPr>
        <w:jc w:val="both"/>
      </w:pPr>
      <w:r w:rsidRPr="00D26E13">
        <w:t>če bo izbrani ponudnik prenehal izpolnjevati svoje pogodbene obveznosti v skladu z določili pogodbe.</w:t>
      </w:r>
    </w:p>
    <w:bookmarkEnd w:id="4"/>
    <w:p w14:paraId="478EC7D5" w14:textId="77777777" w:rsidR="00C76C37" w:rsidRPr="00D26E13" w:rsidRDefault="00C76C37" w:rsidP="00C76C37">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31148D" w14:textId="366BFCD3" w:rsidR="00885ABD" w:rsidRPr="00440E23" w:rsidRDefault="00C76C37" w:rsidP="00440E23">
      <w:pPr>
        <w:tabs>
          <w:tab w:val="left" w:pos="1440"/>
          <w:tab w:val="left" w:pos="2160"/>
          <w:tab w:val="left" w:pos="2880"/>
          <w:tab w:val="left" w:pos="3600"/>
          <w:tab w:val="left" w:pos="4320"/>
          <w:tab w:val="left" w:pos="5040"/>
          <w:tab w:val="left" w:pos="5760"/>
          <w:tab w:val="left" w:pos="6480"/>
          <w:tab w:val="left" w:pos="7200"/>
          <w:tab w:val="left" w:pos="7920"/>
        </w:tabs>
        <w:jc w:val="both"/>
      </w:pPr>
      <w:r w:rsidRPr="00D26E13">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D26E13">
        <w:t xml:space="preserve"> </w:t>
      </w:r>
    </w:p>
    <w:p w14:paraId="01ABB4DF" w14:textId="77777777" w:rsidR="00885ABD" w:rsidRDefault="00885ABD" w:rsidP="00C76C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7500B2" w14:textId="77777777" w:rsidR="00C76C37" w:rsidRPr="00DE289E" w:rsidRDefault="00C76C37" w:rsidP="00C76C37">
      <w:pPr>
        <w:numPr>
          <w:ilvl w:val="0"/>
          <w:numId w:val="1"/>
        </w:numPr>
        <w:jc w:val="both"/>
        <w:rPr>
          <w:b/>
          <w:i/>
          <w:szCs w:val="24"/>
        </w:rPr>
      </w:pPr>
      <w:r w:rsidRPr="00DE289E">
        <w:rPr>
          <w:b/>
          <w:i/>
          <w:szCs w:val="24"/>
        </w:rPr>
        <w:t>POGOJI ZA UDELEŽBO</w:t>
      </w:r>
    </w:p>
    <w:p w14:paraId="6DA87C03" w14:textId="77777777" w:rsidR="00C76C37" w:rsidRDefault="00C76C37" w:rsidP="00C76C37">
      <w:pPr>
        <w:jc w:val="both"/>
        <w:outlineLvl w:val="0"/>
        <w:rPr>
          <w:rFonts w:cs="Arial"/>
        </w:rPr>
      </w:pPr>
    </w:p>
    <w:p w14:paraId="73AA66A3" w14:textId="77777777" w:rsidR="00C76C37" w:rsidRPr="00B41E79" w:rsidRDefault="00C76C37" w:rsidP="00C76C37">
      <w:pPr>
        <w:spacing w:line="260" w:lineRule="exact"/>
        <w:jc w:val="both"/>
      </w:pPr>
      <w:r w:rsidRPr="00B41E79">
        <w:t>P</w:t>
      </w:r>
      <w:r>
        <w:t>ri p</w:t>
      </w:r>
      <w:r w:rsidRPr="00B41E79">
        <w:t>onudnik</w:t>
      </w:r>
      <w:r>
        <w:t>u</w:t>
      </w:r>
      <w:r w:rsidRPr="00B41E79">
        <w:t xml:space="preserve"> </w:t>
      </w:r>
      <w:r w:rsidRPr="00E35457">
        <w:t xml:space="preserve">ne smejo obstajati razlogi za izključitev, hkrati pa </w:t>
      </w:r>
      <w:r w:rsidRPr="00B41E79">
        <w:t>mora izpolnjevati vse v tej točki navedene pogoje</w:t>
      </w:r>
      <w:r>
        <w:t xml:space="preserve"> </w:t>
      </w:r>
      <w:r w:rsidRPr="00E35457">
        <w:t>za sodelovanje</w:t>
      </w:r>
      <w:r w:rsidRPr="00B41E79">
        <w:t>.</w:t>
      </w:r>
    </w:p>
    <w:p w14:paraId="6B307C9D" w14:textId="77777777" w:rsidR="00C76C37" w:rsidRPr="00B41E79" w:rsidRDefault="00C76C37" w:rsidP="00C76C37">
      <w:pPr>
        <w:spacing w:line="260" w:lineRule="exact"/>
        <w:jc w:val="both"/>
      </w:pPr>
    </w:p>
    <w:p w14:paraId="3E29878D" w14:textId="77777777" w:rsidR="00C76C37" w:rsidRPr="00B41E79" w:rsidRDefault="00C76C37" w:rsidP="00C76C37">
      <w:pPr>
        <w:jc w:val="both"/>
      </w:pPr>
      <w:r w:rsidRPr="00B41E79">
        <w:t xml:space="preserve">Za dokazovanje izpolnjevanja pogojev mora ponudnik v ponudbeni dokumentaciji predložiti </w:t>
      </w:r>
      <w:r w:rsidRPr="00E35457">
        <w:t>dokazila</w:t>
      </w:r>
      <w:r w:rsidRPr="00B41E79">
        <w:t>, ki so navedeni ob vsakem zahtevanem pogoju. Obrazci izjav</w:t>
      </w:r>
      <w:r>
        <w:t xml:space="preserve"> </w:t>
      </w:r>
      <w:r w:rsidRPr="00E35457">
        <w:t>za dokazovanje izpolnjevanja pogojev za 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5A41F115" w14:textId="77777777" w:rsidR="00C76C37" w:rsidRDefault="00C76C37" w:rsidP="00C76C37">
      <w:pPr>
        <w:jc w:val="both"/>
      </w:pPr>
    </w:p>
    <w:p w14:paraId="2ECA89B2" w14:textId="77777777" w:rsidR="00C76C37" w:rsidRDefault="00C76C37" w:rsidP="00C76C37">
      <w:pPr>
        <w:jc w:val="both"/>
      </w:pPr>
      <w:r w:rsidRPr="00E35457">
        <w:t>Ob</w:t>
      </w:r>
      <w:r>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2B114E0D" w14:textId="77777777" w:rsidR="00C76C37" w:rsidRDefault="00C76C37" w:rsidP="00C76C37">
      <w:pPr>
        <w:jc w:val="both"/>
      </w:pPr>
    </w:p>
    <w:p w14:paraId="51EC2123" w14:textId="77777777" w:rsidR="00C76C37" w:rsidRDefault="00C76C37" w:rsidP="00C76C37">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6AC02270" w14:textId="77777777" w:rsidR="00C76C37" w:rsidRPr="00B41E79" w:rsidRDefault="00C76C37" w:rsidP="00C76C37">
      <w:pPr>
        <w:jc w:val="both"/>
      </w:pPr>
    </w:p>
    <w:p w14:paraId="67F62403" w14:textId="77777777" w:rsidR="00C76C37" w:rsidRPr="00B41E79" w:rsidRDefault="00C76C37" w:rsidP="00C76C37">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Pr="00B41E79">
        <w:t xml:space="preserve">Naročnik </w:t>
      </w:r>
      <w:r>
        <w:t>si</w:t>
      </w:r>
      <w:r w:rsidRPr="00B41E79">
        <w:t xml:space="preserve"> v primeru, ko </w:t>
      </w:r>
      <w:r>
        <w:t>bo</w:t>
      </w:r>
      <w:r w:rsidRPr="00B41E79">
        <w:t xml:space="preserve"> to potrebno, in v primeru dvoma </w:t>
      </w:r>
      <w:r w:rsidRPr="0052717E">
        <w:t xml:space="preserve">o resničnosti </w:t>
      </w:r>
      <w:r>
        <w:t>ponudnikovih</w:t>
      </w:r>
      <w:r w:rsidRPr="00B41E79">
        <w:t xml:space="preserve"> izjav, </w:t>
      </w:r>
      <w:r w:rsidRPr="005C7718">
        <w:t>pridržuje pravico preveriti obstoj in vsebino navedb v ponudbi</w:t>
      </w:r>
      <w:r>
        <w:t>.</w:t>
      </w:r>
      <w:r w:rsidRPr="005C7718">
        <w:t xml:space="preserve"> </w:t>
      </w:r>
    </w:p>
    <w:p w14:paraId="68D0748F" w14:textId="77777777" w:rsidR="00C76C37" w:rsidRPr="00B41E79" w:rsidRDefault="00C76C37" w:rsidP="00C76C37">
      <w:pPr>
        <w:jc w:val="both"/>
      </w:pPr>
    </w:p>
    <w:p w14:paraId="20147A40" w14:textId="77777777" w:rsidR="00C76C37" w:rsidRPr="00B41E79" w:rsidRDefault="00C76C37" w:rsidP="00C76C37">
      <w:pPr>
        <w:jc w:val="both"/>
      </w:pPr>
      <w:r w:rsidRPr="005C7718">
        <w:t xml:space="preserve">Če država, v kateri ima ponudnik svoj sedež, ne izdaja zahtevanih dokumentov, jih je mogoče nadomestiti z zapriseženo izjavo oziroma z izjavo določene osebe, </w:t>
      </w:r>
      <w:r w:rsidRPr="00B41E79">
        <w:t>podan</w:t>
      </w:r>
      <w:r>
        <w:t>o</w:t>
      </w:r>
      <w:r w:rsidRPr="00B41E79">
        <w:t xml:space="preserve"> pred </w:t>
      </w:r>
      <w:r w:rsidRPr="005C7718">
        <w:t xml:space="preserve">pristojnim </w:t>
      </w:r>
      <w:r w:rsidRPr="00B41E79">
        <w:t xml:space="preserve">sodnim ali upravnim organom, notarjem ali </w:t>
      </w:r>
      <w:r w:rsidRPr="005C7718">
        <w:t xml:space="preserve">pred pristojno poklicno ali trgovinsko organizacijo v matični državi te osebe ali </w:t>
      </w:r>
      <w:r w:rsidRPr="00B41E79">
        <w:t>v državi, kjer ima gospodarski subjekt svoj sedež.</w:t>
      </w:r>
    </w:p>
    <w:p w14:paraId="4CA2BD18" w14:textId="77777777" w:rsidR="00C76C37" w:rsidRPr="00B41E79" w:rsidRDefault="00C76C37" w:rsidP="00C76C37">
      <w:pPr>
        <w:jc w:val="both"/>
      </w:pPr>
    </w:p>
    <w:p w14:paraId="1A3D2560" w14:textId="77777777" w:rsidR="00C76C37" w:rsidRPr="00B41E79" w:rsidRDefault="00C76C37" w:rsidP="00C76C37">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6CF9DAE" w14:textId="77777777" w:rsidR="00C76C37" w:rsidRDefault="00C76C37" w:rsidP="00C76C37">
      <w:pPr>
        <w:rPr>
          <w:b/>
        </w:rPr>
      </w:pPr>
    </w:p>
    <w:p w14:paraId="55E0F2D4" w14:textId="77777777" w:rsidR="00C76C37" w:rsidRPr="004178FD" w:rsidRDefault="00C76C37" w:rsidP="00C76C37">
      <w:pPr>
        <w:rPr>
          <w:b/>
        </w:rPr>
      </w:pPr>
      <w:r>
        <w:rPr>
          <w:b/>
        </w:rPr>
        <w:t xml:space="preserve">2.1 </w:t>
      </w:r>
      <w:r w:rsidRPr="004178FD">
        <w:rPr>
          <w:b/>
        </w:rPr>
        <w:t>Razlogi za izključitev</w:t>
      </w:r>
    </w:p>
    <w:p w14:paraId="31D087F5" w14:textId="77777777" w:rsidR="00C76C37" w:rsidRPr="004178FD" w:rsidRDefault="00C76C37" w:rsidP="00C76C37">
      <w:pPr>
        <w:jc w:val="both"/>
      </w:pPr>
    </w:p>
    <w:p w14:paraId="27FC8CC9" w14:textId="77777777" w:rsidR="00C76C37" w:rsidRPr="004178FD" w:rsidRDefault="00C76C37" w:rsidP="00C76C37">
      <w:pPr>
        <w:ind w:left="312" w:hanging="312"/>
        <w:jc w:val="both"/>
      </w:pPr>
      <w:r w:rsidRPr="004178FD">
        <w:rPr>
          <w:b/>
        </w:rPr>
        <w:t>P1</w:t>
      </w:r>
      <w:r w:rsidRPr="004178FD">
        <w:t xml:space="preserve"> Naročnik bo iz sodelovanja v postopku javnega naročanja izključil gospodarski subjekt, če bo pri preverjanju v skladu s 77., 79. in 80. členom </w:t>
      </w:r>
      <w:bookmarkStart w:id="5" w:name="_Hlk189426783"/>
      <w:r w:rsidRPr="004178FD">
        <w:t xml:space="preserve">ZJN-3 </w:t>
      </w:r>
      <w:bookmarkEnd w:id="5"/>
      <w:r w:rsidRPr="004178FD">
        <w:t xml:space="preserve">ugotovil ali </w:t>
      </w:r>
      <w:r>
        <w:t>bo</w:t>
      </w:r>
      <w:r w:rsidRPr="004178FD">
        <w:t xml:space="preserve"> drugače seznanjen, da je bila </w:t>
      </w:r>
      <w:r w:rsidRPr="005C7718">
        <w:t>gospodarskemu subjektu</w:t>
      </w:r>
      <w:r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t>,</w:t>
      </w:r>
      <w:r w:rsidRPr="00876E02">
        <w:t xml:space="preserve"> ki ima elemente</w:t>
      </w:r>
      <w:r w:rsidRPr="004178FD">
        <w:t xml:space="preserve"> kaznivih dejanj </w:t>
      </w:r>
      <w:r w:rsidRPr="005C7718">
        <w:t>iz prvega odstavka</w:t>
      </w:r>
      <w:r w:rsidRPr="004178FD">
        <w:t xml:space="preserve"> 75. člena ZJN-3</w:t>
      </w:r>
      <w:r>
        <w:t xml:space="preserve"> </w:t>
      </w:r>
      <w:r w:rsidRPr="005C7718">
        <w:t>ali za primerljiva kazniva dejanja, ki so jih izrekla tuja sodišča</w:t>
      </w:r>
      <w:r w:rsidRPr="004178FD">
        <w:t>.</w:t>
      </w:r>
    </w:p>
    <w:p w14:paraId="1EB1B923" w14:textId="77777777" w:rsidR="00C76C37" w:rsidRPr="004178FD" w:rsidRDefault="00C76C37" w:rsidP="00C76C37">
      <w:pPr>
        <w:ind w:left="312"/>
        <w:jc w:val="both"/>
      </w:pPr>
    </w:p>
    <w:p w14:paraId="23183D72" w14:textId="77777777" w:rsidR="00C76C37" w:rsidRPr="004178FD" w:rsidRDefault="00C76C37" w:rsidP="00C76C37">
      <w:pPr>
        <w:ind w:left="312"/>
        <w:jc w:val="both"/>
      </w:pPr>
      <w:r w:rsidRPr="004178FD">
        <w:lastRenderedPageBreak/>
        <w:t xml:space="preserve">V kolikor je gospodarski subjekt v položaju iz zgornjega odstavka, lahko naročniku v skladu z </w:t>
      </w:r>
      <w:r>
        <w:t>devetim</w:t>
      </w:r>
      <w:r w:rsidRPr="004178FD">
        <w:t xml:space="preserve"> odstavkom 75. člena ZJN-3 </w:t>
      </w:r>
      <w:r w:rsidRPr="005C7718">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73FA0E0F" w14:textId="77777777" w:rsidR="00C76C37" w:rsidRPr="004178FD" w:rsidRDefault="00C76C37" w:rsidP="00C76C37">
      <w:pPr>
        <w:ind w:left="312"/>
        <w:jc w:val="both"/>
      </w:pPr>
    </w:p>
    <w:p w14:paraId="5AFA58DF" w14:textId="77777777" w:rsidR="00C76C37" w:rsidRPr="004178FD" w:rsidRDefault="00C76C37" w:rsidP="00C76C37">
      <w:pPr>
        <w:ind w:left="312"/>
        <w:jc w:val="both"/>
      </w:pPr>
      <w:r w:rsidRPr="004178FD">
        <w:t>Pogoj mora izpolnjevati vsak gospodarski subjekt, ki bo udeležen pri izvedbi javnega naročila.</w:t>
      </w:r>
    </w:p>
    <w:p w14:paraId="513053EE" w14:textId="77777777" w:rsidR="00C76C37" w:rsidRPr="004178FD" w:rsidRDefault="00C76C37" w:rsidP="00C76C37">
      <w:pPr>
        <w:ind w:left="312"/>
        <w:jc w:val="both"/>
      </w:pPr>
    </w:p>
    <w:p w14:paraId="4610A109" w14:textId="77777777" w:rsidR="00C76C37" w:rsidRPr="00A82F3F" w:rsidRDefault="00C76C37" w:rsidP="00C76C37">
      <w:pPr>
        <w:ind w:left="312"/>
        <w:jc w:val="both"/>
        <w:rPr>
          <w:b/>
        </w:rPr>
      </w:pPr>
      <w:r w:rsidRPr="00971AED">
        <w:rPr>
          <w:b/>
        </w:rPr>
        <w:t xml:space="preserve">DOKAZILO: </w:t>
      </w:r>
      <w:r w:rsidRPr="00407F34">
        <w:rPr>
          <w:b/>
        </w:rPr>
        <w:t>izpolnjen obrazec »ESPD« za vse gospodarske subjekte v ponudbi.</w:t>
      </w:r>
      <w:r>
        <w:rPr>
          <w:b/>
        </w:rPr>
        <w:t xml:space="preserve"> </w:t>
      </w:r>
      <w:r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06FEAC5E" w14:textId="77777777" w:rsidR="00C76C37" w:rsidRDefault="00C76C37" w:rsidP="00C76C37">
      <w:pPr>
        <w:ind w:left="312"/>
        <w:jc w:val="both"/>
      </w:pPr>
    </w:p>
    <w:p w14:paraId="73273A4F" w14:textId="77777777" w:rsidR="00C76C37" w:rsidRDefault="00C76C37" w:rsidP="00C76C37">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Pr>
          <w:rFonts w:eastAsia="Arial Unicode MS" w:cs="Arial"/>
        </w:rPr>
        <w:t xml:space="preserve"> in </w:t>
      </w:r>
      <w:r w:rsidRPr="00D2387B">
        <w:rPr>
          <w:rFonts w:eastAsia="Arial Unicode MS" w:cs="Arial"/>
        </w:rPr>
        <w:t>podpoglavje "</w:t>
      </w:r>
      <w:r w:rsidRPr="00A36818">
        <w:t xml:space="preserve"> </w:t>
      </w:r>
      <w:r w:rsidRPr="00A36818">
        <w:rPr>
          <w:rFonts w:eastAsia="Arial Unicode MS" w:cs="Arial"/>
        </w:rPr>
        <w:t>D: Nacionalni razlogi za izključitev</w:t>
      </w:r>
      <w:r w:rsidRPr="00D2387B">
        <w:rPr>
          <w:rFonts w:eastAsia="Arial Unicode MS" w:cs="Arial"/>
        </w:rPr>
        <w:t>".</w:t>
      </w:r>
    </w:p>
    <w:p w14:paraId="42F4D053" w14:textId="77777777" w:rsidR="00C76C37" w:rsidRPr="00D2387B" w:rsidRDefault="00C76C37" w:rsidP="00C76C37">
      <w:pPr>
        <w:ind w:left="312"/>
        <w:jc w:val="both"/>
        <w:rPr>
          <w:rFonts w:eastAsia="Arial Unicode MS" w:cs="Arial"/>
        </w:rPr>
      </w:pPr>
    </w:p>
    <w:p w14:paraId="44E8E215" w14:textId="77777777" w:rsidR="00C76C37" w:rsidRPr="00BC6428" w:rsidRDefault="00C76C37" w:rsidP="00C76C37">
      <w:pPr>
        <w:ind w:left="312"/>
        <w:jc w:val="both"/>
      </w:pPr>
      <w:r w:rsidRPr="00D2387B">
        <w:rPr>
          <w:rFonts w:eastAsia="Arial Unicode MS" w:cs="Arial"/>
        </w:rPr>
        <w:t xml:space="preserve">Ponudnik lahko potrdila iz Kazenske evidence priloži tudi že sam v ponudbi. Tako predložena potrdila ne smejo biti starejša od </w:t>
      </w:r>
      <w:r w:rsidRPr="003E09B9">
        <w:rPr>
          <w:rFonts w:eastAsia="Arial Unicode MS" w:cs="Arial"/>
          <w:b/>
        </w:rPr>
        <w:t>4 mesecev</w:t>
      </w:r>
      <w:r>
        <w:rPr>
          <w:rFonts w:eastAsia="Arial Unicode MS" w:cs="Arial"/>
        </w:rPr>
        <w:t xml:space="preserve"> od</w:t>
      </w:r>
      <w:r w:rsidRPr="00D2387B">
        <w:rPr>
          <w:rFonts w:eastAsia="Arial Unicode MS" w:cs="Arial"/>
        </w:rPr>
        <w:t xml:space="preserve"> rok</w:t>
      </w:r>
      <w:r>
        <w:rPr>
          <w:rFonts w:eastAsia="Arial Unicode MS" w:cs="Arial"/>
        </w:rPr>
        <w:t>a</w:t>
      </w:r>
      <w:r w:rsidRPr="00D2387B">
        <w:rPr>
          <w:rFonts w:eastAsia="Arial Unicode MS" w:cs="Arial"/>
        </w:rPr>
        <w:t xml:space="preserve"> za oddajo ponudb.</w:t>
      </w:r>
    </w:p>
    <w:p w14:paraId="353628FB" w14:textId="77777777" w:rsidR="00C76C37" w:rsidRPr="004178FD" w:rsidRDefault="00C76C37" w:rsidP="00C76C37">
      <w:pPr>
        <w:ind w:left="312"/>
        <w:jc w:val="both"/>
      </w:pPr>
    </w:p>
    <w:p w14:paraId="79CEE77E" w14:textId="77777777" w:rsidR="00C76C37" w:rsidRDefault="00C76C37" w:rsidP="00C76C37">
      <w:pPr>
        <w:ind w:left="312" w:hanging="312"/>
        <w:jc w:val="both"/>
      </w:pPr>
      <w:r w:rsidRPr="004178FD">
        <w:rPr>
          <w:b/>
        </w:rPr>
        <w:t>P2</w:t>
      </w:r>
      <w:r w:rsidRPr="004178FD">
        <w:t xml:space="preserve"> </w:t>
      </w:r>
      <w:r>
        <w:t xml:space="preserve">Naročnik bo iz sodelovanja v postopku javnega naročanja izključil gospodarski subjekt, če pri preverjanju v skladu s 77., 79. in 80. členom </w:t>
      </w:r>
      <w:r w:rsidRPr="00914D79">
        <w:t xml:space="preserve">ZJN-3 </w:t>
      </w:r>
      <w:r>
        <w:t>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193C377" w14:textId="77777777" w:rsidR="00C76C37" w:rsidRPr="004178FD" w:rsidRDefault="00C76C37" w:rsidP="00C76C37">
      <w:pPr>
        <w:ind w:left="312"/>
        <w:jc w:val="both"/>
      </w:pPr>
    </w:p>
    <w:p w14:paraId="6CBE54EA" w14:textId="77777777" w:rsidR="00C76C37" w:rsidRPr="004178FD" w:rsidRDefault="00C76C37" w:rsidP="00C76C37">
      <w:pPr>
        <w:ind w:left="312"/>
        <w:jc w:val="both"/>
      </w:pPr>
      <w:r w:rsidRPr="004178FD">
        <w:t>Pogoj mora izpolnjevati vsak gospodarski subjekt, ki bo udeležen pri izvedbi javnega naročila.</w:t>
      </w:r>
    </w:p>
    <w:p w14:paraId="5CCC870C" w14:textId="77777777" w:rsidR="00C76C37" w:rsidRPr="004178FD" w:rsidRDefault="00C76C37" w:rsidP="00C76C37">
      <w:pPr>
        <w:ind w:left="312"/>
        <w:jc w:val="both"/>
      </w:pPr>
    </w:p>
    <w:p w14:paraId="2D65C2E2"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33F224AE" w14:textId="77777777" w:rsidR="00C76C37" w:rsidRPr="00FD0772" w:rsidRDefault="00C76C37" w:rsidP="00C76C37">
      <w:pPr>
        <w:ind w:left="312"/>
        <w:jc w:val="both"/>
        <w:rPr>
          <w:u w:val="single"/>
        </w:rPr>
      </w:pPr>
    </w:p>
    <w:p w14:paraId="6B75F31C" w14:textId="77777777" w:rsidR="00C76C37" w:rsidRPr="004178FD" w:rsidRDefault="00C76C37" w:rsidP="00C76C37">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w:t>
      </w:r>
      <w:r w:rsidRPr="00914D79">
        <w:t>izrečenimi stranskimi sankcijami izločitve iz postopkov javnega naročanja</w:t>
      </w:r>
      <w:r w:rsidRPr="004178FD">
        <w:t>.</w:t>
      </w:r>
    </w:p>
    <w:p w14:paraId="26FC7973" w14:textId="77777777" w:rsidR="00C76C37" w:rsidRPr="004178FD" w:rsidRDefault="00C76C37" w:rsidP="00C76C37">
      <w:pPr>
        <w:ind w:left="312"/>
        <w:jc w:val="both"/>
      </w:pPr>
    </w:p>
    <w:p w14:paraId="3ECC096B" w14:textId="77777777" w:rsidR="00C76C37" w:rsidRPr="004178FD" w:rsidRDefault="00C76C37" w:rsidP="00C76C37">
      <w:pPr>
        <w:ind w:left="312"/>
        <w:jc w:val="both"/>
      </w:pPr>
      <w:r w:rsidRPr="004178FD">
        <w:t>Pogoj mora izpolnjevati vsak gospodarski subjekt, ki bo udeležen pri izvedbi javnega naročila.</w:t>
      </w:r>
    </w:p>
    <w:p w14:paraId="34922324" w14:textId="77777777" w:rsidR="00C76C37" w:rsidRPr="004178FD" w:rsidRDefault="00C76C37" w:rsidP="00C76C37">
      <w:pPr>
        <w:jc w:val="both"/>
      </w:pPr>
    </w:p>
    <w:p w14:paraId="655AEAAD" w14:textId="77777777" w:rsidR="00C76C37" w:rsidRDefault="00C76C37" w:rsidP="00C76C37">
      <w:pPr>
        <w:ind w:left="312"/>
        <w:jc w:val="both"/>
        <w:rPr>
          <w:u w:val="single"/>
        </w:rPr>
      </w:pPr>
      <w:r w:rsidRPr="00971AED">
        <w:rPr>
          <w:b/>
        </w:rPr>
        <w:t xml:space="preserve">DOKAZILO: </w:t>
      </w:r>
      <w:r w:rsidRPr="00407F34">
        <w:rPr>
          <w:b/>
        </w:rPr>
        <w:t>izpolnjen obrazec »ESPD« za vse gospodarske subjekte v ponudbi.</w:t>
      </w:r>
    </w:p>
    <w:p w14:paraId="6BE9DD71" w14:textId="77777777" w:rsidR="00C76C37" w:rsidRPr="004178FD" w:rsidRDefault="00C76C37" w:rsidP="00C76C37">
      <w:pPr>
        <w:jc w:val="both"/>
      </w:pPr>
    </w:p>
    <w:p w14:paraId="05E115CA" w14:textId="77777777" w:rsidR="00C76C37" w:rsidRDefault="00C76C37" w:rsidP="00C76C37">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0DA2DA" w14:textId="77777777" w:rsidR="00C76C37" w:rsidRPr="004178FD" w:rsidRDefault="00C76C37" w:rsidP="00C76C37">
      <w:pPr>
        <w:ind w:left="312" w:hanging="312"/>
        <w:jc w:val="both"/>
      </w:pPr>
    </w:p>
    <w:p w14:paraId="512D4F13" w14:textId="77777777" w:rsidR="00C76C37" w:rsidRPr="004178FD" w:rsidRDefault="00C76C37" w:rsidP="00C76C37">
      <w:pPr>
        <w:ind w:left="312"/>
        <w:jc w:val="both"/>
      </w:pPr>
      <w:r w:rsidRPr="004178FD">
        <w:t xml:space="preserve">V kolikor je gospodarski subjekt v položaju iz zgornjega odstavka, lahko naročniku v skladu z </w:t>
      </w:r>
      <w:r>
        <w:t>devetim</w:t>
      </w:r>
      <w:r w:rsidRPr="004178FD">
        <w:t xml:space="preserve"> odstavkom 75. člena ZJN-3 </w:t>
      </w:r>
      <w:r w:rsidRPr="004D6A15">
        <w:t xml:space="preserve">najpozneje do roka za oddajo ponudb </w:t>
      </w:r>
      <w:r w:rsidRPr="004178FD">
        <w:t>predloži dokazila, da je sprejel zadostne ukrepe, s katerimi lahko dokaže svojo zanesljivost kljub obstoju razlog</w:t>
      </w:r>
      <w:r>
        <w:t>a</w:t>
      </w:r>
      <w:r w:rsidRPr="004178FD">
        <w:t xml:space="preserve"> za izključitev.</w:t>
      </w:r>
    </w:p>
    <w:p w14:paraId="523F697D" w14:textId="77777777" w:rsidR="00C76C37" w:rsidRPr="004178FD" w:rsidRDefault="00C76C37" w:rsidP="00C76C37">
      <w:pPr>
        <w:ind w:left="312"/>
        <w:jc w:val="both"/>
      </w:pPr>
    </w:p>
    <w:p w14:paraId="65BEB53A" w14:textId="77777777" w:rsidR="00C76C37" w:rsidRPr="004178FD" w:rsidRDefault="00C76C37" w:rsidP="00C76C37">
      <w:pPr>
        <w:ind w:left="312"/>
        <w:jc w:val="both"/>
      </w:pPr>
      <w:r w:rsidRPr="004178FD">
        <w:t>Pogoj mora izpolnjevati vsak gospodarski subjekt, ki bo udeležen pri izvedbi javnega naročila.</w:t>
      </w:r>
    </w:p>
    <w:p w14:paraId="603B6396" w14:textId="77777777" w:rsidR="00C76C37" w:rsidRPr="004178FD" w:rsidRDefault="00C76C37" w:rsidP="00C76C37">
      <w:pPr>
        <w:jc w:val="both"/>
      </w:pPr>
    </w:p>
    <w:p w14:paraId="61685273" w14:textId="77777777" w:rsidR="00C76C37" w:rsidRPr="00407F34" w:rsidRDefault="00C76C37" w:rsidP="00C76C37">
      <w:pPr>
        <w:ind w:left="312"/>
        <w:jc w:val="both"/>
        <w:rPr>
          <w:b/>
        </w:rPr>
      </w:pPr>
      <w:r w:rsidRPr="00971AED">
        <w:rPr>
          <w:b/>
        </w:rPr>
        <w:t xml:space="preserve">DOKAZILO: </w:t>
      </w:r>
      <w:r w:rsidRPr="00407F34">
        <w:rPr>
          <w:b/>
        </w:rPr>
        <w:t>izpolnjen obrazec »ESPD« za vse gospodarske subjekte v ponudbi.</w:t>
      </w:r>
    </w:p>
    <w:p w14:paraId="7A2FE143" w14:textId="77777777" w:rsidR="00C76C37" w:rsidRPr="004178FD" w:rsidRDefault="00C76C37" w:rsidP="00C76C37">
      <w:pPr>
        <w:ind w:left="312"/>
        <w:jc w:val="both"/>
      </w:pPr>
    </w:p>
    <w:p w14:paraId="19E1BF3A" w14:textId="77777777" w:rsidR="00C76C37" w:rsidRPr="004178FD" w:rsidRDefault="00C76C37" w:rsidP="00C76C37">
      <w:pPr>
        <w:ind w:left="312" w:hanging="312"/>
        <w:jc w:val="both"/>
      </w:pPr>
      <w:r w:rsidRPr="004178FD">
        <w:rPr>
          <w:b/>
        </w:rPr>
        <w:t>P5</w:t>
      </w:r>
      <w:r w:rsidRPr="004178FD">
        <w:t xml:space="preserve"> Naročnik bo iz postopka javnega naročanja izključil gospodarski subjekt:</w:t>
      </w:r>
    </w:p>
    <w:p w14:paraId="0471DF87" w14:textId="77777777" w:rsidR="00C76C37" w:rsidRPr="004178FD" w:rsidRDefault="00C76C37" w:rsidP="00C76C37">
      <w:pPr>
        <w:numPr>
          <w:ilvl w:val="0"/>
          <w:numId w:val="2"/>
        </w:numPr>
        <w:jc w:val="both"/>
      </w:pPr>
      <w:r w:rsidRPr="004178FD">
        <w:t>če se je nad gospodarskim subjektom začel postopek zaradi insolventnosti ali prisilnega prenehanja po zakonu, ki ureja postopek zaradi insolventnosti in prisilnega prenehanja ali</w:t>
      </w:r>
    </w:p>
    <w:p w14:paraId="1F98EE26" w14:textId="77777777" w:rsidR="00C76C37" w:rsidRPr="004178FD" w:rsidRDefault="00C76C37" w:rsidP="00C76C37">
      <w:pPr>
        <w:numPr>
          <w:ilvl w:val="0"/>
          <w:numId w:val="2"/>
        </w:numPr>
        <w:jc w:val="both"/>
      </w:pPr>
      <w:r w:rsidRPr="004178FD">
        <w:t>če se je nad gospodarskim subjektom začel postopek likvidacije po zakonu, ki ureja gospodarske družbe, če njegova sredstva ali poslovanje upravlja upravitelj ali sodišče, ali</w:t>
      </w:r>
    </w:p>
    <w:p w14:paraId="48F4F2CF" w14:textId="77777777" w:rsidR="00C76C37" w:rsidRPr="004178FD" w:rsidRDefault="00C76C37" w:rsidP="00C76C37">
      <w:pPr>
        <w:numPr>
          <w:ilvl w:val="0"/>
          <w:numId w:val="2"/>
        </w:numPr>
        <w:jc w:val="both"/>
      </w:pPr>
      <w:r w:rsidRPr="004178FD">
        <w:lastRenderedPageBreak/>
        <w:t>če so njegove poslovne dejavnosti začasno ustavljene, ali</w:t>
      </w:r>
    </w:p>
    <w:p w14:paraId="7813C237" w14:textId="77777777" w:rsidR="00C76C37" w:rsidRPr="004178FD" w:rsidRDefault="00C76C37" w:rsidP="00C76C37">
      <w:pPr>
        <w:numPr>
          <w:ilvl w:val="0"/>
          <w:numId w:val="2"/>
        </w:numPr>
        <w:jc w:val="both"/>
      </w:pPr>
      <w:r w:rsidRPr="004178FD">
        <w:t>če se je v skladu s predpisi druge države nad njim začel postopek ali je nastal položaj z enakimi pravnimi posledicami.</w:t>
      </w:r>
    </w:p>
    <w:p w14:paraId="290EC213" w14:textId="77777777" w:rsidR="00C76C37" w:rsidRPr="004178FD" w:rsidRDefault="00C76C37" w:rsidP="00C76C37">
      <w:pPr>
        <w:ind w:left="312"/>
        <w:jc w:val="both"/>
      </w:pPr>
    </w:p>
    <w:p w14:paraId="363823C0" w14:textId="77777777" w:rsidR="00C76C37" w:rsidRPr="004178FD" w:rsidRDefault="00C76C37" w:rsidP="00C76C37">
      <w:pPr>
        <w:ind w:left="312"/>
        <w:jc w:val="both"/>
      </w:pPr>
      <w:r w:rsidRPr="004178FD">
        <w:t>Pogoj mora izpolnjevati vsak gospodarski subjekt, ki bo udeležen pri izvedbi javnega naročila.</w:t>
      </w:r>
    </w:p>
    <w:p w14:paraId="22C05637" w14:textId="77777777" w:rsidR="00C76C37" w:rsidRPr="004178FD" w:rsidRDefault="00C76C37" w:rsidP="00C76C37">
      <w:pPr>
        <w:ind w:left="312"/>
        <w:jc w:val="both"/>
      </w:pPr>
    </w:p>
    <w:p w14:paraId="47B8512C" w14:textId="77777777" w:rsidR="00C76C37" w:rsidRDefault="00C76C37" w:rsidP="00C76C37">
      <w:pPr>
        <w:ind w:left="312"/>
        <w:jc w:val="both"/>
        <w:rPr>
          <w:b/>
        </w:rPr>
      </w:pPr>
      <w:r w:rsidRPr="00971AED">
        <w:rPr>
          <w:b/>
        </w:rPr>
        <w:t xml:space="preserve">DOKAZILO: </w:t>
      </w:r>
      <w:r w:rsidRPr="00407F34">
        <w:rPr>
          <w:b/>
        </w:rPr>
        <w:t>izpolnjen obrazec »ESPD« za vse gospodarske subjekte v ponudbi.</w:t>
      </w:r>
    </w:p>
    <w:p w14:paraId="050EF2FC" w14:textId="77777777" w:rsidR="00C76C37" w:rsidRDefault="00C76C37" w:rsidP="00C76C37">
      <w:pPr>
        <w:ind w:left="312"/>
        <w:jc w:val="both"/>
        <w:rPr>
          <w:u w:val="single"/>
        </w:rPr>
      </w:pPr>
    </w:p>
    <w:p w14:paraId="355DA6FE" w14:textId="77777777" w:rsidR="005D4418" w:rsidRDefault="005D4418" w:rsidP="005D4418">
      <w:pPr>
        <w:ind w:left="312"/>
        <w:jc w:val="both"/>
        <w:rPr>
          <w:u w:val="single"/>
        </w:rPr>
      </w:pPr>
    </w:p>
    <w:p w14:paraId="64DC223B" w14:textId="77777777" w:rsidR="005D4418" w:rsidRPr="009D53BA" w:rsidRDefault="005D4418" w:rsidP="005D4418">
      <w:pPr>
        <w:ind w:left="284" w:hanging="284"/>
        <w:jc w:val="both"/>
      </w:pPr>
      <w:r w:rsidRPr="009D53BA">
        <w:rPr>
          <w:b/>
          <w:bCs/>
        </w:rPr>
        <w:t>P6</w:t>
      </w:r>
      <w:r w:rsidRPr="009D53BA">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1A27F8" w14:textId="77777777" w:rsidR="005D4418" w:rsidRPr="009D53BA" w:rsidRDefault="005D4418" w:rsidP="005D4418">
      <w:pPr>
        <w:ind w:left="284"/>
        <w:jc w:val="both"/>
      </w:pPr>
      <w:r w:rsidRPr="009D53BA">
        <w:t>a) ruskim državljanom ali fizičnim ali pravnim osebam, subjektom ali organom s sedežem v Rusiji;</w:t>
      </w:r>
    </w:p>
    <w:p w14:paraId="427C3C92" w14:textId="77777777" w:rsidR="005D4418" w:rsidRPr="009D53BA" w:rsidRDefault="005D4418" w:rsidP="005D4418">
      <w:pPr>
        <w:ind w:left="284"/>
        <w:jc w:val="both"/>
      </w:pPr>
      <w:r w:rsidRPr="009D53BA">
        <w:t>b) pravnim osebam, subjektom ali organom, katerih več kot 50-odstotni delež je v neposredni ali posredni lasti subjekta iz točke (a) tega odstavka, ali</w:t>
      </w:r>
    </w:p>
    <w:p w14:paraId="332C8109" w14:textId="77777777" w:rsidR="005D4418" w:rsidRPr="009D53BA" w:rsidRDefault="005D4418" w:rsidP="005D4418">
      <w:pPr>
        <w:ind w:left="284"/>
        <w:jc w:val="both"/>
      </w:pPr>
      <w:r w:rsidRPr="009D53BA">
        <w:t>c) fizičnim ali pravnim osebam, subjektom ali organom, ki delujejo v imenu ali po navodilih subjekta iz točke (a) ali (b) tega odstavka, vključno s podizvajalci, dobavitelji ali subjekti, katerih zmogljivosti se uporabljajo v smislu direktiv o javnem naročanju, če predstavljajo več kot 10 % vrednosti naročila.</w:t>
      </w:r>
    </w:p>
    <w:p w14:paraId="4D5F017F" w14:textId="77777777" w:rsidR="005D4418" w:rsidRDefault="005D4418" w:rsidP="005D4418">
      <w:pPr>
        <w:jc w:val="both"/>
        <w:rPr>
          <w:u w:val="single"/>
        </w:rPr>
      </w:pPr>
    </w:p>
    <w:p w14:paraId="298C538A" w14:textId="0AA47631" w:rsidR="00C76C37" w:rsidRDefault="005D4418" w:rsidP="00440E23">
      <w:pPr>
        <w:ind w:left="312"/>
        <w:jc w:val="both"/>
        <w:rPr>
          <w:b/>
        </w:rPr>
      </w:pPr>
      <w:r w:rsidRPr="00A17FF3">
        <w:rPr>
          <w:b/>
        </w:rPr>
        <w:t>DOKAZILO: Izpolnjen obrazec</w:t>
      </w:r>
      <w:r>
        <w:rPr>
          <w:b/>
        </w:rPr>
        <w:t xml:space="preserve"> št. 5B</w:t>
      </w:r>
      <w:r w:rsidRPr="00A17FF3">
        <w:rPr>
          <w:b/>
        </w:rPr>
        <w:t xml:space="preserve"> »Izjava gospodarskega subjekta« za vse gospodarske subjekte v</w:t>
      </w:r>
      <w:r>
        <w:rPr>
          <w:b/>
        </w:rPr>
        <w:t xml:space="preserve"> </w:t>
      </w:r>
      <w:r w:rsidRPr="00A17FF3">
        <w:rPr>
          <w:b/>
        </w:rPr>
        <w:t>ponudbi.</w:t>
      </w:r>
    </w:p>
    <w:p w14:paraId="50A60167" w14:textId="77777777" w:rsidR="00D468E7" w:rsidRDefault="00D468E7" w:rsidP="00C76C37">
      <w:pPr>
        <w:jc w:val="both"/>
        <w:rPr>
          <w:u w:val="single"/>
        </w:rPr>
      </w:pPr>
    </w:p>
    <w:p w14:paraId="076D8C22" w14:textId="77777777" w:rsidR="00C76C37" w:rsidRPr="004178FD" w:rsidRDefault="00C76C37" w:rsidP="00C76C37">
      <w:pPr>
        <w:rPr>
          <w:b/>
        </w:rPr>
      </w:pPr>
      <w:r>
        <w:rPr>
          <w:b/>
        </w:rPr>
        <w:t xml:space="preserve">2.2 </w:t>
      </w:r>
      <w:r w:rsidRPr="004178FD">
        <w:rPr>
          <w:b/>
        </w:rPr>
        <w:t>Pogoji za sodelovanje</w:t>
      </w:r>
    </w:p>
    <w:p w14:paraId="10A5B445" w14:textId="77777777" w:rsidR="00C76C37" w:rsidRPr="004178FD" w:rsidRDefault="00C76C37" w:rsidP="00C76C37">
      <w:pPr>
        <w:ind w:left="312"/>
        <w:jc w:val="both"/>
      </w:pPr>
    </w:p>
    <w:p w14:paraId="40016C38" w14:textId="77777777" w:rsidR="00C76C37" w:rsidRPr="00440E23" w:rsidRDefault="00C76C37" w:rsidP="00C76C37">
      <w:pPr>
        <w:ind w:left="312"/>
        <w:jc w:val="both"/>
        <w:rPr>
          <w:b/>
          <w:u w:val="single"/>
        </w:rPr>
      </w:pPr>
      <w:r w:rsidRPr="00440E23">
        <w:rPr>
          <w:b/>
          <w:u w:val="single"/>
        </w:rPr>
        <w:t>Ustreznost za opravljanje poklicne dejavnosti</w:t>
      </w:r>
    </w:p>
    <w:p w14:paraId="11A1802E" w14:textId="77777777" w:rsidR="00C76C37" w:rsidRPr="004178FD" w:rsidRDefault="00C76C37" w:rsidP="00C76C37">
      <w:pPr>
        <w:ind w:left="312"/>
        <w:jc w:val="both"/>
      </w:pPr>
    </w:p>
    <w:p w14:paraId="79A8CE91" w14:textId="5645C380" w:rsidR="00016D33" w:rsidRPr="004178FD" w:rsidRDefault="00016D33" w:rsidP="00016D33">
      <w:pPr>
        <w:ind w:left="312" w:hanging="312"/>
        <w:jc w:val="both"/>
      </w:pPr>
      <w:proofErr w:type="spellStart"/>
      <w:r w:rsidRPr="004178FD">
        <w:rPr>
          <w:b/>
        </w:rPr>
        <w:t>P</w:t>
      </w:r>
      <w:r>
        <w:rPr>
          <w:b/>
        </w:rPr>
        <w:t>7</w:t>
      </w:r>
      <w:proofErr w:type="spellEnd"/>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Pr="00475701">
        <w:t xml:space="preserve"> in v državi sedeža izpolnjevati pogoje za zakonito opravljanje dejavnosti, ki je predmet javnega naročila</w:t>
      </w:r>
      <w:r w:rsidRPr="004178FD">
        <w:t>.</w:t>
      </w:r>
    </w:p>
    <w:p w14:paraId="5C099C0A" w14:textId="77777777" w:rsidR="00016D33" w:rsidRPr="004178FD" w:rsidRDefault="00016D33" w:rsidP="00016D33">
      <w:pPr>
        <w:ind w:left="312" w:hanging="312"/>
        <w:jc w:val="both"/>
      </w:pPr>
    </w:p>
    <w:p w14:paraId="77B42623" w14:textId="77777777" w:rsidR="00016D33" w:rsidRPr="004178FD" w:rsidRDefault="00016D33" w:rsidP="00016D33">
      <w:pPr>
        <w:ind w:left="312" w:hanging="28"/>
        <w:jc w:val="both"/>
      </w:pPr>
      <w:r w:rsidRPr="004178FD">
        <w:t>Pogoj mora izpolnjevati vsak gospodarski subjekt v obsegu posla, ki ga bo izvajal.</w:t>
      </w:r>
    </w:p>
    <w:p w14:paraId="55280C3E" w14:textId="77777777" w:rsidR="00016D33" w:rsidRPr="004178FD" w:rsidRDefault="00016D33" w:rsidP="00016D33">
      <w:pPr>
        <w:ind w:left="312" w:hanging="312"/>
        <w:jc w:val="both"/>
      </w:pPr>
    </w:p>
    <w:p w14:paraId="2A93DC6C" w14:textId="70E946F1" w:rsidR="00016D33" w:rsidRDefault="00016D33" w:rsidP="00440E23">
      <w:pPr>
        <w:ind w:left="312" w:hanging="28"/>
        <w:jc w:val="both"/>
        <w:rPr>
          <w:b/>
        </w:rPr>
      </w:pPr>
      <w:r w:rsidRPr="00971AED">
        <w:rPr>
          <w:b/>
        </w:rPr>
        <w:t xml:space="preserve">DOKAZILO: </w:t>
      </w:r>
      <w:r>
        <w:rPr>
          <w:b/>
        </w:rPr>
        <w:t>Izpolnjen</w:t>
      </w:r>
      <w:r w:rsidRPr="00B640EC">
        <w:rPr>
          <w:b/>
        </w:rPr>
        <w:t xml:space="preserve"> </w:t>
      </w:r>
      <w:proofErr w:type="spellStart"/>
      <w:r w:rsidRPr="00B640EC">
        <w:rPr>
          <w:b/>
        </w:rPr>
        <w:t>ESPD</w:t>
      </w:r>
      <w:proofErr w:type="spellEnd"/>
      <w:r w:rsidRPr="00B640EC">
        <w:rPr>
          <w:b/>
        </w:rPr>
        <w:t xml:space="preserve"> obrazec.</w:t>
      </w:r>
    </w:p>
    <w:p w14:paraId="6E57ED48" w14:textId="77777777" w:rsidR="00C76C37" w:rsidRPr="004178FD" w:rsidRDefault="00C76C37" w:rsidP="00C76C37">
      <w:pPr>
        <w:jc w:val="both"/>
      </w:pPr>
    </w:p>
    <w:p w14:paraId="3E36E5AF" w14:textId="77777777" w:rsidR="00C76C37" w:rsidRPr="00440E23" w:rsidRDefault="00C76C37" w:rsidP="00C76C37">
      <w:pPr>
        <w:ind w:left="312"/>
        <w:jc w:val="both"/>
        <w:rPr>
          <w:b/>
          <w:u w:val="single"/>
        </w:rPr>
      </w:pPr>
      <w:r w:rsidRPr="00440E23">
        <w:rPr>
          <w:b/>
          <w:u w:val="single"/>
        </w:rPr>
        <w:t>Ekonomski in finančni položaj</w:t>
      </w:r>
    </w:p>
    <w:p w14:paraId="5B162E3C" w14:textId="77777777" w:rsidR="00C76C37" w:rsidRPr="004178FD" w:rsidRDefault="00C76C37" w:rsidP="00C76C37">
      <w:pPr>
        <w:ind w:left="312"/>
        <w:jc w:val="both"/>
      </w:pPr>
    </w:p>
    <w:p w14:paraId="7CF88E75" w14:textId="6E0E34CC" w:rsidR="00C76C37" w:rsidRPr="004178FD" w:rsidRDefault="00C76C37" w:rsidP="00C76C37">
      <w:pPr>
        <w:ind w:left="312" w:hanging="312"/>
        <w:jc w:val="both"/>
      </w:pPr>
      <w:r w:rsidRPr="004178FD">
        <w:rPr>
          <w:b/>
        </w:rPr>
        <w:t>P</w:t>
      </w:r>
      <w:r w:rsidR="003C3FF5">
        <w:rPr>
          <w:b/>
        </w:rPr>
        <w:t>8</w:t>
      </w:r>
      <w:r w:rsidRPr="004178FD">
        <w:t xml:space="preserve"> Gospodarski subjekt</w:t>
      </w:r>
      <w:r w:rsidRPr="004178FD">
        <w:rPr>
          <w:color w:val="FF0000"/>
        </w:rPr>
        <w:t xml:space="preserve"> </w:t>
      </w:r>
      <w:r w:rsidRPr="004178FD">
        <w:t>mora imeti potrebne ekonomske in finančne zmogljivosti za izvedbo javnega naročila.</w:t>
      </w:r>
    </w:p>
    <w:p w14:paraId="667E1676" w14:textId="77777777" w:rsidR="00C76C37" w:rsidRPr="004178FD" w:rsidRDefault="00C76C37" w:rsidP="00C76C37">
      <w:pPr>
        <w:ind w:left="312"/>
        <w:jc w:val="both"/>
      </w:pPr>
    </w:p>
    <w:p w14:paraId="0E30A5BB" w14:textId="77777777" w:rsidR="00C76C37" w:rsidRPr="00DE289E" w:rsidRDefault="00C76C37" w:rsidP="00C76C37">
      <w:pPr>
        <w:ind w:left="312"/>
        <w:jc w:val="both"/>
      </w:pPr>
      <w:r w:rsidRPr="00DE289E">
        <w:t>Pogoj mora izpolnjevati vsak gospodarski subjekt v obsegu posla, ki ga bo izvajal.</w:t>
      </w:r>
    </w:p>
    <w:p w14:paraId="7B52A9E2" w14:textId="77777777" w:rsidR="00C76C37" w:rsidRPr="004178FD" w:rsidRDefault="00C76C37" w:rsidP="00C76C37">
      <w:pPr>
        <w:ind w:left="312"/>
        <w:jc w:val="both"/>
      </w:pPr>
    </w:p>
    <w:p w14:paraId="2D4C30B9" w14:textId="0C458339" w:rsidR="00C76C37" w:rsidRDefault="00C76C37" w:rsidP="00C76C37">
      <w:pPr>
        <w:ind w:left="312"/>
        <w:jc w:val="both"/>
        <w:rPr>
          <w:b/>
        </w:rPr>
      </w:pPr>
      <w:r w:rsidRPr="00B312E4">
        <w:rPr>
          <w:b/>
        </w:rPr>
        <w:t xml:space="preserve">DOKAZILO: </w:t>
      </w:r>
      <w:r>
        <w:rPr>
          <w:b/>
        </w:rPr>
        <w:t>Izpolnjen</w:t>
      </w:r>
      <w:r w:rsidRPr="00B640EC">
        <w:rPr>
          <w:b/>
        </w:rPr>
        <w:t xml:space="preserve"> ESPD obrazec</w:t>
      </w:r>
      <w:r>
        <w:rPr>
          <w:b/>
        </w:rPr>
        <w:t xml:space="preserve"> in p</w:t>
      </w:r>
      <w:r w:rsidRPr="00B312E4">
        <w:rPr>
          <w:b/>
        </w:rPr>
        <w:t>odpisan, žigosan in priložen obrazec št. 1: Ponudba.</w:t>
      </w:r>
    </w:p>
    <w:p w14:paraId="5EF5F927" w14:textId="77777777" w:rsidR="00C76C37" w:rsidRPr="00B312E4" w:rsidRDefault="00C76C37" w:rsidP="00A30953">
      <w:pPr>
        <w:jc w:val="both"/>
      </w:pPr>
    </w:p>
    <w:p w14:paraId="1D64461B" w14:textId="77777777" w:rsidR="00C76C37" w:rsidRPr="001E2293" w:rsidRDefault="00C76C37" w:rsidP="00C76C37">
      <w:pPr>
        <w:ind w:left="312"/>
        <w:jc w:val="both"/>
        <w:rPr>
          <w:b/>
          <w:u w:val="single"/>
        </w:rPr>
      </w:pPr>
      <w:r w:rsidRPr="001E2293">
        <w:rPr>
          <w:b/>
          <w:u w:val="single"/>
        </w:rPr>
        <w:t>Tehnična in strokovna sposobnost</w:t>
      </w:r>
    </w:p>
    <w:p w14:paraId="2AE233BB" w14:textId="77777777" w:rsidR="00C76C37" w:rsidRPr="00B312E4" w:rsidRDefault="00C76C37" w:rsidP="00C76C37">
      <w:pPr>
        <w:ind w:left="312"/>
        <w:jc w:val="both"/>
      </w:pPr>
    </w:p>
    <w:p w14:paraId="42E75012" w14:textId="2362E9F7" w:rsidR="00C76C37" w:rsidRPr="00604FF7" w:rsidRDefault="00C76C37" w:rsidP="00C76C37">
      <w:pPr>
        <w:ind w:left="312" w:hanging="312"/>
        <w:jc w:val="both"/>
      </w:pPr>
      <w:r w:rsidRPr="00B312E4">
        <w:rPr>
          <w:b/>
        </w:rPr>
        <w:t>P</w:t>
      </w:r>
      <w:r w:rsidR="003C3FF5">
        <w:rPr>
          <w:b/>
        </w:rPr>
        <w:t>9</w:t>
      </w:r>
      <w:r w:rsidRPr="00B312E4">
        <w:t xml:space="preserve"> </w:t>
      </w:r>
      <w:r w:rsidRPr="00604FF7">
        <w:t>Gospodarski subjekt</w:t>
      </w:r>
      <w:r w:rsidRPr="00604FF7">
        <w:rPr>
          <w:color w:val="FF0000"/>
        </w:rPr>
        <w:t xml:space="preserve"> </w:t>
      </w:r>
      <w:r w:rsidRPr="00604FF7">
        <w:t>mora imeti potrebne človeške in tehnične vire ter izkušnje za izvajanje javnega naročila v skladu z ustreznim standardom kakovosti.</w:t>
      </w:r>
    </w:p>
    <w:p w14:paraId="0F76F5B2" w14:textId="61BC58D2" w:rsidR="003E77B1" w:rsidRPr="00604FF7" w:rsidRDefault="003E77B1" w:rsidP="00AB19CC">
      <w:pPr>
        <w:jc w:val="both"/>
      </w:pPr>
    </w:p>
    <w:p w14:paraId="03C87C48" w14:textId="77777777" w:rsidR="003E77B1" w:rsidRPr="00604FF7" w:rsidRDefault="003E77B1" w:rsidP="003E77B1">
      <w:pPr>
        <w:pStyle w:val="Telobesedila"/>
        <w:ind w:left="284"/>
      </w:pPr>
      <w:r w:rsidRPr="00604FF7">
        <w:t>Ponudnik predloži obrazec št. 3 »Tehnične zahteve in specifikacije«, s katerimi potrdi, da se v celoti strinja z njimi in da ponudba ustreza vsem zahtevanim lastnostim in karakteristikam.</w:t>
      </w:r>
    </w:p>
    <w:p w14:paraId="3D547ACC" w14:textId="77777777" w:rsidR="003E77B1" w:rsidRPr="00604FF7" w:rsidRDefault="003E77B1" w:rsidP="003E77B1">
      <w:pPr>
        <w:pStyle w:val="Telobesedila"/>
        <w:ind w:left="284"/>
      </w:pPr>
    </w:p>
    <w:p w14:paraId="6CF7B721" w14:textId="32DDAE69" w:rsidR="003E77B1" w:rsidRDefault="003E77B1" w:rsidP="003E77B1">
      <w:pPr>
        <w:pStyle w:val="Telobesedila"/>
        <w:ind w:left="284"/>
      </w:pPr>
      <w:r w:rsidRPr="00604FF7">
        <w:t xml:space="preserve">Ponudnik mora poleg tega da sprejme tehnične specifikacije in zahteve razpolagati z zadostnimi tehničnimi in kadrovskimi zmogljivostmi, potrebnimi za nemoteno izvajanje storitev, ki so predmet tega javnega naročila. </w:t>
      </w:r>
    </w:p>
    <w:p w14:paraId="763950B7" w14:textId="77777777" w:rsidR="003E77B1" w:rsidRPr="00604FF7" w:rsidRDefault="003E77B1" w:rsidP="00E41E07">
      <w:pPr>
        <w:pStyle w:val="Telobesedila"/>
      </w:pPr>
    </w:p>
    <w:p w14:paraId="1577006A" w14:textId="77777777" w:rsidR="00440E23" w:rsidRPr="00DA5AA8" w:rsidRDefault="00440E23" w:rsidP="00440E23">
      <w:pPr>
        <w:pStyle w:val="Telobesedila"/>
        <w:ind w:left="284"/>
      </w:pPr>
      <w:r w:rsidRPr="00DA5AA8">
        <w:t xml:space="preserve">Ponudnik bo storitve izvajal z usposobljenimi kadri ter na način in pod pogoji, določenim v razpisni dokumentaciji. Kadri potrebni za izvajanje nalog; </w:t>
      </w:r>
    </w:p>
    <w:p w14:paraId="11578D4C" w14:textId="77777777" w:rsidR="00440E23" w:rsidRPr="00DA5AA8" w:rsidRDefault="00440E23" w:rsidP="005F6257">
      <w:pPr>
        <w:pStyle w:val="Telobesedila"/>
        <w:numPr>
          <w:ilvl w:val="0"/>
          <w:numId w:val="9"/>
        </w:numPr>
        <w:ind w:left="1134"/>
      </w:pPr>
      <w:r w:rsidRPr="00DA5AA8">
        <w:t xml:space="preserve">Strojni inženir, energetik (najmanj VI. stopnja izobrazbe, z najmanj 5 let delovnih izkušenj na tem področju) ki ima opravljen izpit za: vodjo energetskih naprav; </w:t>
      </w:r>
    </w:p>
    <w:p w14:paraId="66D44538" w14:textId="77777777" w:rsidR="00440E23" w:rsidRPr="00DA5AA8" w:rsidRDefault="00440E23" w:rsidP="005F6257">
      <w:pPr>
        <w:pStyle w:val="Telobesedila"/>
        <w:numPr>
          <w:ilvl w:val="0"/>
          <w:numId w:val="9"/>
        </w:numPr>
        <w:ind w:left="1134"/>
      </w:pPr>
      <w:r w:rsidRPr="00DA5AA8">
        <w:lastRenderedPageBreak/>
        <w:t>Serviser, ki ima opravljen izpit za upravljalca hladilnih in kompresorskih naprav, ter za upravljalca za klimatske in prezračevalne naprave (UL RS 41/2009 str. 5782 4. člen);</w:t>
      </w:r>
    </w:p>
    <w:p w14:paraId="7870606A" w14:textId="77777777" w:rsidR="00440E23" w:rsidRPr="00DA5AA8" w:rsidRDefault="00440E23" w:rsidP="005F6257">
      <w:pPr>
        <w:pStyle w:val="Telobesedila"/>
        <w:numPr>
          <w:ilvl w:val="0"/>
          <w:numId w:val="9"/>
        </w:numPr>
        <w:ind w:left="1134"/>
      </w:pPr>
      <w:r w:rsidRPr="00DA5AA8">
        <w:t xml:space="preserve">Usposobljeni serviserji za področje ogrevanja, hlajenja, klimatizacije in parnih napeljav; </w:t>
      </w:r>
    </w:p>
    <w:p w14:paraId="0A2FB201" w14:textId="77777777" w:rsidR="00440E23" w:rsidRPr="00DA5AA8" w:rsidRDefault="00440E23" w:rsidP="005F6257">
      <w:pPr>
        <w:pStyle w:val="Telobesedila"/>
        <w:numPr>
          <w:ilvl w:val="0"/>
          <w:numId w:val="9"/>
        </w:numPr>
        <w:ind w:left="1134"/>
      </w:pPr>
      <w:r w:rsidRPr="00DA5AA8">
        <w:t xml:space="preserve">Usposobljeni serviserji za ravnanje ozonu škodljivimi snovmi in </w:t>
      </w:r>
      <w:proofErr w:type="spellStart"/>
      <w:r w:rsidRPr="00DA5AA8">
        <w:t>fluoriranimi</w:t>
      </w:r>
      <w:proofErr w:type="spellEnd"/>
      <w:r w:rsidRPr="00DA5AA8">
        <w:t xml:space="preserve"> toplogrednimi plini - Preverjanje uhajanja in zajem plinov ter namestitev, vzdrževanje ali servisiranje nepremične opreme za hlajenje in klimatizacijo ter toplotnih črpalk;</w:t>
      </w:r>
    </w:p>
    <w:p w14:paraId="62CC8EA0" w14:textId="77777777" w:rsidR="00440E23" w:rsidRPr="00DA5AA8" w:rsidRDefault="00440E23" w:rsidP="005F6257">
      <w:pPr>
        <w:pStyle w:val="Telobesedila"/>
        <w:numPr>
          <w:ilvl w:val="0"/>
          <w:numId w:val="9"/>
        </w:numPr>
        <w:ind w:left="1134"/>
      </w:pPr>
      <w:r w:rsidRPr="00DA5AA8">
        <w:t>Kadri s dobrim poznavanjem sistemov krmiljenja in regulacije (avtomatike) posameznih strojev in naprav;</w:t>
      </w:r>
    </w:p>
    <w:p w14:paraId="5C888E27" w14:textId="77777777" w:rsidR="00440E23" w:rsidRPr="00DA5AA8" w:rsidRDefault="00440E23" w:rsidP="005F6257">
      <w:pPr>
        <w:pStyle w:val="Telobesedila"/>
        <w:numPr>
          <w:ilvl w:val="0"/>
          <w:numId w:val="9"/>
        </w:numPr>
        <w:ind w:left="1134"/>
      </w:pPr>
      <w:r w:rsidRPr="00DA5AA8">
        <w:t>Ponudnik mora dela izvajati z lastnimi kadri.</w:t>
      </w:r>
    </w:p>
    <w:p w14:paraId="3D921A25" w14:textId="77777777" w:rsidR="003E77B1" w:rsidRPr="00604FF7" w:rsidRDefault="003E77B1" w:rsidP="003E77B1">
      <w:pPr>
        <w:pStyle w:val="Telobesedila"/>
        <w:ind w:left="284"/>
        <w:rPr>
          <w:b/>
          <w:u w:val="single"/>
        </w:rPr>
      </w:pPr>
    </w:p>
    <w:p w14:paraId="2901CBAB" w14:textId="09086DCA" w:rsidR="003E77B1" w:rsidRPr="00E41E07" w:rsidRDefault="003E77B1" w:rsidP="003E77B1">
      <w:pPr>
        <w:pStyle w:val="Telobesedila"/>
        <w:ind w:left="284"/>
        <w:rPr>
          <w:b/>
          <w:u w:val="single"/>
        </w:rPr>
      </w:pPr>
      <w:r w:rsidRPr="00E41E07">
        <w:rPr>
          <w:b/>
          <w:u w:val="single"/>
        </w:rPr>
        <w:t xml:space="preserve">Ponudnik predloži </w:t>
      </w:r>
      <w:r w:rsidR="00A24276" w:rsidRPr="00E41E07">
        <w:rPr>
          <w:b/>
          <w:u w:val="single"/>
        </w:rPr>
        <w:t>obrazec št. 3</w:t>
      </w:r>
      <w:r w:rsidRPr="00E41E07">
        <w:rPr>
          <w:b/>
          <w:u w:val="single"/>
        </w:rPr>
        <w:t xml:space="preserve"> ter dokazila o izpolnjevanju pogojev. </w:t>
      </w:r>
      <w:r w:rsidR="001E2293" w:rsidRPr="00E41E07">
        <w:rPr>
          <w:b/>
          <w:u w:val="single"/>
        </w:rPr>
        <w:t xml:space="preserve"> </w:t>
      </w:r>
    </w:p>
    <w:p w14:paraId="44EF2AE0" w14:textId="77777777" w:rsidR="003E77B1" w:rsidRPr="00604FF7" w:rsidRDefault="003E77B1" w:rsidP="003E77B1">
      <w:pPr>
        <w:pStyle w:val="Telobesedila"/>
        <w:ind w:left="284"/>
      </w:pPr>
    </w:p>
    <w:p w14:paraId="264C9F5B" w14:textId="5757FFFB" w:rsidR="003E77B1" w:rsidRPr="00604FF7" w:rsidRDefault="003E77B1" w:rsidP="003E77B1">
      <w:pPr>
        <w:pStyle w:val="Telobesedila"/>
        <w:ind w:left="284"/>
      </w:pPr>
      <w:r w:rsidRPr="00604FF7">
        <w:t>V kolikor ponudnik nastopa s podizvajalci ter bo ta pogoj izpolnjeval skupaj s podizvajalci</w:t>
      </w:r>
      <w:r w:rsidR="00AB19CC" w:rsidRPr="00604FF7">
        <w:t>,</w:t>
      </w:r>
      <w:r w:rsidRPr="00604FF7">
        <w:t xml:space="preserve"> morajo te pogoje izpolnjevati tudi podizvajalci.</w:t>
      </w:r>
    </w:p>
    <w:p w14:paraId="648A2093" w14:textId="77777777" w:rsidR="003E77B1" w:rsidRPr="00604FF7" w:rsidRDefault="003E77B1" w:rsidP="003E77B1">
      <w:pPr>
        <w:ind w:left="284"/>
        <w:jc w:val="both"/>
      </w:pPr>
    </w:p>
    <w:p w14:paraId="2210A249" w14:textId="77777777" w:rsidR="003E77B1" w:rsidRPr="00604FF7" w:rsidRDefault="003E77B1" w:rsidP="003E77B1">
      <w:pPr>
        <w:ind w:left="284"/>
        <w:jc w:val="both"/>
      </w:pPr>
      <w:r w:rsidRPr="00604FF7">
        <w:t>V primeru samostojne ponudbe mora pogoj izpolnjevati ponudnik, v primeru skupine gospodarskih subjektov lahko pogoj izpolnijo subjekti skupaj.</w:t>
      </w:r>
    </w:p>
    <w:p w14:paraId="5631E71C" w14:textId="77777777" w:rsidR="000D1603" w:rsidRPr="00604FF7" w:rsidRDefault="000D1603" w:rsidP="00116976">
      <w:pPr>
        <w:jc w:val="both"/>
      </w:pPr>
    </w:p>
    <w:p w14:paraId="0CFEA8AA" w14:textId="244DE400" w:rsidR="00116976" w:rsidRPr="00604FF7" w:rsidRDefault="00C76C37" w:rsidP="00116976">
      <w:pPr>
        <w:ind w:left="284"/>
        <w:jc w:val="both"/>
        <w:rPr>
          <w:b/>
          <w:u w:val="single"/>
        </w:rPr>
      </w:pPr>
      <w:r w:rsidRPr="00604FF7">
        <w:rPr>
          <w:b/>
        </w:rPr>
        <w:t>DOKAZILO: Izpolnjen ESPD obrazec in podpisan, žigosan in priložen obrazec št. 1: Ponudba</w:t>
      </w:r>
      <w:r w:rsidR="00440E23" w:rsidRPr="00440E23">
        <w:rPr>
          <w:b/>
        </w:rPr>
        <w:t>.</w:t>
      </w:r>
    </w:p>
    <w:p w14:paraId="2C9A51A9" w14:textId="2E723D01" w:rsidR="00C76C37" w:rsidRPr="00E41E07" w:rsidRDefault="00C76C37" w:rsidP="00C76C37">
      <w:pPr>
        <w:spacing w:before="100" w:beforeAutospacing="1" w:after="100" w:afterAutospacing="1"/>
        <w:outlineLvl w:val="3"/>
        <w:rPr>
          <w:rFonts w:cs="Arial"/>
          <w:b/>
          <w:bCs/>
          <w:lang w:eastAsia="en-US"/>
        </w:rPr>
      </w:pPr>
      <w:proofErr w:type="spellStart"/>
      <w:r w:rsidRPr="00E41E07">
        <w:rPr>
          <w:rFonts w:cs="Arial"/>
          <w:b/>
          <w:bCs/>
          <w:lang w:eastAsia="en-US"/>
        </w:rPr>
        <w:t>P</w:t>
      </w:r>
      <w:r w:rsidR="003C3FF5" w:rsidRPr="00E41E07">
        <w:rPr>
          <w:rFonts w:cs="Arial"/>
          <w:b/>
          <w:bCs/>
          <w:lang w:eastAsia="en-US"/>
        </w:rPr>
        <w:t>10</w:t>
      </w:r>
      <w:proofErr w:type="spellEnd"/>
      <w:r w:rsidR="008024DB" w:rsidRPr="00E41E07">
        <w:rPr>
          <w:rFonts w:cs="Arial"/>
          <w:b/>
          <w:bCs/>
          <w:lang w:eastAsia="en-US"/>
        </w:rPr>
        <w:t xml:space="preserve"> </w:t>
      </w:r>
      <w:r w:rsidR="00240DE8" w:rsidRPr="00E41E07">
        <w:rPr>
          <w:rFonts w:cs="Arial"/>
          <w:b/>
          <w:bCs/>
          <w:lang w:eastAsia="en-US"/>
        </w:rPr>
        <w:t xml:space="preserve"> </w:t>
      </w:r>
      <w:r w:rsidRPr="00E41E07">
        <w:rPr>
          <w:rFonts w:cs="Arial"/>
          <w:b/>
          <w:bCs/>
          <w:lang w:eastAsia="en-US"/>
        </w:rPr>
        <w:t>REFERENCE</w:t>
      </w:r>
    </w:p>
    <w:p w14:paraId="6AE9DD45" w14:textId="7FF01671" w:rsidR="00760F23" w:rsidRPr="00E41E07" w:rsidRDefault="00F673CF" w:rsidP="00B146AA">
      <w:pPr>
        <w:pStyle w:val="Telobesedila"/>
      </w:pPr>
      <w:r w:rsidRPr="00E41E07">
        <w:t>Gospodarski subjekt</w:t>
      </w:r>
      <w:r w:rsidR="00886B20" w:rsidRPr="00E41E07">
        <w:t xml:space="preserve"> </w:t>
      </w:r>
      <w:r w:rsidR="00760F23" w:rsidRPr="00E41E07">
        <w:t xml:space="preserve">mora izpolniti 1 referenco in predloži obrazec št. 11 »Reference«. Referenco mora podpisati končni naročnik referenčnega posla, s čimer se tak posel šteje za uspešno izvedenega.  V primeru skupne ponudbe lahko pogoj izpolnijo partnerji skupaj. Gospodarski subjekt mora v referenci zajeti: </w:t>
      </w:r>
    </w:p>
    <w:p w14:paraId="540CEEAA" w14:textId="07EE8E40" w:rsidR="00760F23" w:rsidRPr="00E41E07" w:rsidRDefault="00760F23" w:rsidP="005F6257">
      <w:pPr>
        <w:pStyle w:val="Telobesedila"/>
        <w:numPr>
          <w:ilvl w:val="0"/>
          <w:numId w:val="10"/>
        </w:numPr>
        <w:ind w:left="284" w:firstLine="0"/>
      </w:pPr>
      <w:r w:rsidRPr="00E41E07">
        <w:t>Ponudnik mora izpolnjevati pogoj in sicer v zadnjih 5 letih</w:t>
      </w:r>
      <w:r w:rsidR="00081496">
        <w:t xml:space="preserve"> od 01. 01. 2021 do 31.12.2025 </w:t>
      </w:r>
      <w:r w:rsidRPr="00E41E07">
        <w:t xml:space="preserve"> je neprekinjeno 12 mesecev izvajal storitve, ki so</w:t>
      </w:r>
      <w:r w:rsidR="00DA296A" w:rsidRPr="00E41E07">
        <w:t xml:space="preserve"> istovrstne kot</w:t>
      </w:r>
      <w:r w:rsidRPr="00E41E07">
        <w:t xml:space="preserve"> predmet javnega naročila v zdravstvenih ustanovah (bolnišnice, zdravstveni zavodi</w:t>
      </w:r>
      <w:r w:rsidR="00E41E07" w:rsidRPr="00E41E07">
        <w:t>, dom za ostarele</w:t>
      </w:r>
      <w:r w:rsidRPr="00E41E07">
        <w:t>)</w:t>
      </w:r>
      <w:r w:rsidR="00DA296A" w:rsidRPr="00E41E07">
        <w:t>. Skupni promet gospodarskega subjekta mora biti</w:t>
      </w:r>
      <w:r w:rsidRPr="00E41E07">
        <w:t xml:space="preserve"> v skupni vrednosti</w:t>
      </w:r>
      <w:r w:rsidR="00DA296A" w:rsidRPr="00E41E07">
        <w:t xml:space="preserve"> vsaj</w:t>
      </w:r>
      <w:r w:rsidRPr="00E41E07">
        <w:t xml:space="preserve"> 300.000,00</w:t>
      </w:r>
      <w:r w:rsidR="00BA4E72">
        <w:t xml:space="preserve"> z DDV</w:t>
      </w:r>
      <w:r w:rsidRPr="00E41E07">
        <w:t xml:space="preserve"> €</w:t>
      </w:r>
      <w:r w:rsidR="00DA296A" w:rsidRPr="00E41E07">
        <w:t>.</w:t>
      </w:r>
    </w:p>
    <w:p w14:paraId="71A15DE4" w14:textId="77777777" w:rsidR="00886B20" w:rsidRPr="00E41E07" w:rsidRDefault="00886B20" w:rsidP="00886B20">
      <w:pPr>
        <w:ind w:left="312"/>
        <w:jc w:val="both"/>
        <w:rPr>
          <w:b/>
          <w:u w:val="single"/>
        </w:rPr>
      </w:pPr>
    </w:p>
    <w:p w14:paraId="1E3401CF" w14:textId="24D13924" w:rsidR="002E6873" w:rsidRDefault="00886B20" w:rsidP="00DF3B2E">
      <w:pPr>
        <w:ind w:left="312"/>
        <w:jc w:val="both"/>
        <w:rPr>
          <w:b/>
        </w:rPr>
      </w:pPr>
      <w:r w:rsidRPr="00DC7CE2">
        <w:rPr>
          <w:b/>
        </w:rPr>
        <w:t xml:space="preserve">DOKAZILO: Reference (Obrazec št. </w:t>
      </w:r>
      <w:r w:rsidR="00DC7CE2" w:rsidRPr="00DC7CE2">
        <w:rPr>
          <w:b/>
        </w:rPr>
        <w:t>9</w:t>
      </w:r>
      <w:r w:rsidRPr="00DC7CE2">
        <w:rPr>
          <w:b/>
        </w:rPr>
        <w:t>)</w:t>
      </w:r>
    </w:p>
    <w:p w14:paraId="2984A6B2" w14:textId="60FBB0B0" w:rsidR="00B14E75" w:rsidRDefault="00B14E75" w:rsidP="00B14E75">
      <w:pPr>
        <w:rPr>
          <w:b/>
        </w:rPr>
      </w:pPr>
    </w:p>
    <w:p w14:paraId="10C65179" w14:textId="77777777" w:rsidR="00C76C37" w:rsidRDefault="00C76C37" w:rsidP="00A678AB">
      <w:pPr>
        <w:jc w:val="both"/>
        <w:rPr>
          <w:b/>
        </w:rPr>
      </w:pPr>
    </w:p>
    <w:p w14:paraId="23303D1D" w14:textId="77777777" w:rsidR="00C76C37" w:rsidRPr="00DE289E" w:rsidRDefault="00C76C37" w:rsidP="00C76C37">
      <w:pPr>
        <w:numPr>
          <w:ilvl w:val="0"/>
          <w:numId w:val="1"/>
        </w:numPr>
        <w:jc w:val="both"/>
        <w:rPr>
          <w:b/>
          <w:i/>
          <w:szCs w:val="24"/>
        </w:rPr>
      </w:pPr>
      <w:r w:rsidRPr="00DE289E">
        <w:rPr>
          <w:b/>
          <w:i/>
          <w:szCs w:val="24"/>
        </w:rPr>
        <w:t>NAVODILO ZA IZDELAVO ELEKTRONSKE PONUDBE</w:t>
      </w:r>
    </w:p>
    <w:p w14:paraId="0CA5572F" w14:textId="77777777" w:rsidR="00C76C37" w:rsidRPr="00DE289E" w:rsidRDefault="00C76C37" w:rsidP="00C76C37">
      <w:pPr>
        <w:jc w:val="both"/>
        <w:rPr>
          <w:rFonts w:cs="Arial"/>
          <w:color w:val="000000"/>
        </w:rPr>
      </w:pPr>
    </w:p>
    <w:p w14:paraId="3E0E4ACA" w14:textId="77777777" w:rsidR="00C76C37" w:rsidRPr="00DC7CE2" w:rsidRDefault="00C76C37" w:rsidP="00C76C37">
      <w:pPr>
        <w:jc w:val="both"/>
        <w:rPr>
          <w:rFonts w:cs="Arial"/>
        </w:rPr>
      </w:pPr>
      <w:r w:rsidRPr="00DC7CE2">
        <w:rPr>
          <w:rFonts w:cs="Arial"/>
          <w:color w:val="000000"/>
        </w:rPr>
        <w:t>Ponudba mora vsebovati vse spodaj navedene ustrezno izpolnjene obrazce in druge zahtevane dokumente:</w:t>
      </w:r>
    </w:p>
    <w:p w14:paraId="4558015F" w14:textId="7A8C0A07" w:rsidR="00C76C37" w:rsidRPr="00DC7CE2" w:rsidRDefault="00C76C37" w:rsidP="008430A5">
      <w:pPr>
        <w:numPr>
          <w:ilvl w:val="0"/>
          <w:numId w:val="6"/>
        </w:numPr>
        <w:jc w:val="both"/>
        <w:rPr>
          <w:rFonts w:cs="Arial"/>
          <w:b/>
        </w:rPr>
      </w:pPr>
      <w:r w:rsidRPr="00DC7CE2">
        <w:rPr>
          <w:rFonts w:cs="Arial"/>
          <w:b/>
        </w:rPr>
        <w:t xml:space="preserve">obrazec št. 1 </w:t>
      </w:r>
      <w:r w:rsidR="00810493" w:rsidRPr="00DC7CE2">
        <w:rPr>
          <w:rFonts w:cs="Arial"/>
          <w:b/>
        </w:rPr>
        <w:t>-</w:t>
      </w:r>
      <w:r w:rsidRPr="00DC7CE2">
        <w:rPr>
          <w:rFonts w:cs="Arial"/>
          <w:b/>
        </w:rPr>
        <w:t xml:space="preserve"> Ponudba</w:t>
      </w:r>
      <w:r w:rsidRPr="00DC7CE2">
        <w:rPr>
          <w:rFonts w:cs="Arial"/>
        </w:rPr>
        <w:t>,</w:t>
      </w:r>
    </w:p>
    <w:p w14:paraId="5C39791E" w14:textId="13C3E558" w:rsidR="00C76C37" w:rsidRPr="00DC7CE2" w:rsidRDefault="00C76C37" w:rsidP="008430A5">
      <w:pPr>
        <w:numPr>
          <w:ilvl w:val="0"/>
          <w:numId w:val="6"/>
        </w:numPr>
        <w:jc w:val="both"/>
        <w:rPr>
          <w:rFonts w:cs="Arial"/>
          <w:b/>
        </w:rPr>
      </w:pPr>
      <w:r w:rsidRPr="00DC7CE2">
        <w:rPr>
          <w:rFonts w:cs="Arial"/>
          <w:b/>
        </w:rPr>
        <w:t xml:space="preserve">obrazec št. 1A </w:t>
      </w:r>
      <w:r w:rsidR="00810493" w:rsidRPr="00DC7CE2">
        <w:rPr>
          <w:rFonts w:cs="Arial"/>
          <w:b/>
        </w:rPr>
        <w:t>-</w:t>
      </w:r>
      <w:r w:rsidRPr="00DC7CE2">
        <w:rPr>
          <w:rFonts w:cs="Arial"/>
          <w:b/>
        </w:rPr>
        <w:t xml:space="preserve"> Izjava o skupni ponudbi, </w:t>
      </w:r>
      <w:r w:rsidRPr="00DC7CE2">
        <w:rPr>
          <w:rFonts w:cs="Arial"/>
        </w:rPr>
        <w:t xml:space="preserve">če ponudnik nastopa s skupno ponudbo, </w:t>
      </w:r>
    </w:p>
    <w:p w14:paraId="23E86B69" w14:textId="4D47B1DE" w:rsidR="00C76C37" w:rsidRPr="00DC7CE2" w:rsidRDefault="00C76C37" w:rsidP="008430A5">
      <w:pPr>
        <w:numPr>
          <w:ilvl w:val="0"/>
          <w:numId w:val="6"/>
        </w:numPr>
        <w:jc w:val="both"/>
        <w:rPr>
          <w:rFonts w:cs="Arial"/>
          <w:b/>
        </w:rPr>
      </w:pPr>
      <w:r w:rsidRPr="00DC7CE2">
        <w:rPr>
          <w:rFonts w:cs="Arial"/>
          <w:b/>
        </w:rPr>
        <w:t xml:space="preserve">obrazec št. 2 in 2A </w:t>
      </w:r>
      <w:r w:rsidR="00810493" w:rsidRPr="00DC7CE2">
        <w:rPr>
          <w:rFonts w:cs="Arial"/>
          <w:b/>
        </w:rPr>
        <w:t>-</w:t>
      </w:r>
      <w:r w:rsidRPr="00DC7CE2">
        <w:rPr>
          <w:rFonts w:cs="Arial"/>
          <w:b/>
        </w:rPr>
        <w:t xml:space="preserve"> Ponudbeni predračun (rekapitualcija in razčlenjen)</w:t>
      </w:r>
      <w:r w:rsidRPr="00DC7CE2">
        <w:rPr>
          <w:rFonts w:cs="Arial"/>
        </w:rPr>
        <w:t>,</w:t>
      </w:r>
    </w:p>
    <w:p w14:paraId="266D6A1F" w14:textId="7D87C95D" w:rsidR="00C76C37" w:rsidRPr="00DC7CE2" w:rsidRDefault="00C76C37" w:rsidP="008430A5">
      <w:pPr>
        <w:numPr>
          <w:ilvl w:val="0"/>
          <w:numId w:val="6"/>
        </w:numPr>
        <w:jc w:val="both"/>
        <w:rPr>
          <w:rFonts w:cs="Arial"/>
          <w:b/>
        </w:rPr>
      </w:pPr>
      <w:r w:rsidRPr="00DC7CE2">
        <w:rPr>
          <w:rFonts w:cs="Arial"/>
          <w:b/>
        </w:rPr>
        <w:t xml:space="preserve">obrazec št. 3 </w:t>
      </w:r>
      <w:r w:rsidR="00810493" w:rsidRPr="00DC7CE2">
        <w:rPr>
          <w:rFonts w:cs="Arial"/>
          <w:b/>
        </w:rPr>
        <w:t>-</w:t>
      </w:r>
      <w:r w:rsidRPr="00DC7CE2">
        <w:rPr>
          <w:rFonts w:cs="Arial"/>
          <w:b/>
        </w:rPr>
        <w:t xml:space="preserve"> Tehnične specifikacije</w:t>
      </w:r>
      <w:r w:rsidRPr="00DC7CE2">
        <w:rPr>
          <w:rFonts w:cs="Arial"/>
        </w:rPr>
        <w:t>,</w:t>
      </w:r>
    </w:p>
    <w:p w14:paraId="0F457897" w14:textId="7F965968" w:rsidR="00C76C37" w:rsidRPr="00DC7CE2" w:rsidRDefault="00C76C37" w:rsidP="008430A5">
      <w:pPr>
        <w:numPr>
          <w:ilvl w:val="0"/>
          <w:numId w:val="6"/>
        </w:numPr>
        <w:jc w:val="both"/>
        <w:rPr>
          <w:rFonts w:cs="Arial"/>
          <w:b/>
        </w:rPr>
      </w:pPr>
      <w:r w:rsidRPr="00DC7CE2">
        <w:rPr>
          <w:rFonts w:cs="Arial"/>
          <w:b/>
        </w:rPr>
        <w:t>obrazec št. 4  -</w:t>
      </w:r>
      <w:r w:rsidR="00810493" w:rsidRPr="00DC7CE2">
        <w:rPr>
          <w:rFonts w:cs="Arial"/>
          <w:b/>
        </w:rPr>
        <w:t xml:space="preserve"> Izjava o udeležbi fizičnih in pravnih oseb v lastništvu ponudnika</w:t>
      </w:r>
      <w:r w:rsidRPr="00DC7CE2">
        <w:rPr>
          <w:rFonts w:cs="Arial"/>
          <w:b/>
        </w:rPr>
        <w:t>,</w:t>
      </w:r>
    </w:p>
    <w:p w14:paraId="772FF71E" w14:textId="77ABBDF8" w:rsidR="00C76C37" w:rsidRPr="00DC7CE2" w:rsidRDefault="00C76C37" w:rsidP="008430A5">
      <w:pPr>
        <w:numPr>
          <w:ilvl w:val="0"/>
          <w:numId w:val="6"/>
        </w:numPr>
        <w:suppressAutoHyphens/>
        <w:autoSpaceDN w:val="0"/>
        <w:jc w:val="both"/>
        <w:textAlignment w:val="baseline"/>
        <w:rPr>
          <w:rFonts w:cs="Arial"/>
        </w:rPr>
      </w:pPr>
      <w:r w:rsidRPr="00DC7CE2">
        <w:rPr>
          <w:rFonts w:cs="Arial"/>
          <w:b/>
        </w:rPr>
        <w:t xml:space="preserve">obrazec št. </w:t>
      </w:r>
      <w:proofErr w:type="spellStart"/>
      <w:r w:rsidRPr="00DC7CE2">
        <w:rPr>
          <w:rFonts w:cs="Arial"/>
          <w:b/>
        </w:rPr>
        <w:t>5</w:t>
      </w:r>
      <w:r w:rsidR="00366E8F" w:rsidRPr="00DC7CE2">
        <w:rPr>
          <w:rFonts w:cs="Arial"/>
          <w:b/>
        </w:rPr>
        <w:t>A</w:t>
      </w:r>
      <w:proofErr w:type="spellEnd"/>
      <w:r w:rsidRPr="00DC7CE2">
        <w:rPr>
          <w:rFonts w:cs="Arial"/>
          <w:b/>
        </w:rPr>
        <w:t xml:space="preserve"> -</w:t>
      </w:r>
      <w:r w:rsidR="002876F0" w:rsidRPr="00DC7CE2">
        <w:rPr>
          <w:rFonts w:cs="Arial"/>
          <w:b/>
        </w:rPr>
        <w:t xml:space="preserve"> </w:t>
      </w:r>
      <w:r w:rsidR="00081496" w:rsidRPr="00DC7CE2">
        <w:rPr>
          <w:rFonts w:cs="Arial"/>
          <w:b/>
        </w:rPr>
        <w:t>Izjava</w:t>
      </w:r>
      <w:r w:rsidR="002876F0" w:rsidRPr="00DC7CE2">
        <w:rPr>
          <w:rFonts w:cs="Arial"/>
          <w:b/>
        </w:rPr>
        <w:t xml:space="preserve"> po 35. členu ZIntPK</w:t>
      </w:r>
      <w:r w:rsidRPr="00DC7CE2">
        <w:rPr>
          <w:rFonts w:cs="Arial"/>
        </w:rPr>
        <w:t>,</w:t>
      </w:r>
    </w:p>
    <w:p w14:paraId="06398264" w14:textId="7FBB9F0E" w:rsidR="0086115A" w:rsidRPr="00DC7CE2" w:rsidRDefault="0086115A" w:rsidP="0086115A">
      <w:pPr>
        <w:numPr>
          <w:ilvl w:val="0"/>
          <w:numId w:val="6"/>
        </w:numPr>
        <w:suppressAutoHyphens/>
        <w:autoSpaceDN w:val="0"/>
        <w:jc w:val="both"/>
        <w:textAlignment w:val="baseline"/>
        <w:rPr>
          <w:rFonts w:cs="Arial"/>
        </w:rPr>
      </w:pPr>
      <w:r w:rsidRPr="00DC7CE2">
        <w:rPr>
          <w:rFonts w:cs="Arial"/>
          <w:b/>
        </w:rPr>
        <w:t xml:space="preserve">obrazec št. </w:t>
      </w:r>
      <w:proofErr w:type="spellStart"/>
      <w:r w:rsidRPr="00DC7CE2">
        <w:rPr>
          <w:rFonts w:cs="Arial"/>
          <w:b/>
        </w:rPr>
        <w:t>5</w:t>
      </w:r>
      <w:r w:rsidR="00DF3B2E" w:rsidRPr="00DC7CE2">
        <w:rPr>
          <w:rFonts w:cs="Arial"/>
          <w:b/>
        </w:rPr>
        <w:t>B</w:t>
      </w:r>
      <w:proofErr w:type="spellEnd"/>
      <w:r w:rsidRPr="00DC7CE2">
        <w:rPr>
          <w:rFonts w:cs="Arial"/>
          <w:b/>
        </w:rPr>
        <w:t xml:space="preserve"> </w:t>
      </w:r>
      <w:r w:rsidR="00366E8F" w:rsidRPr="00DC7CE2">
        <w:rPr>
          <w:rFonts w:cs="Arial"/>
          <w:b/>
        </w:rPr>
        <w:t>–</w:t>
      </w:r>
      <w:r w:rsidRPr="00DC7CE2">
        <w:rPr>
          <w:rFonts w:cs="Arial"/>
          <w:b/>
        </w:rPr>
        <w:t xml:space="preserve"> </w:t>
      </w:r>
      <w:r w:rsidR="00366E8F" w:rsidRPr="00DC7CE2">
        <w:rPr>
          <w:rFonts w:cs="Arial"/>
          <w:b/>
        </w:rPr>
        <w:t>Izjava gospodarskega subjekta</w:t>
      </w:r>
      <w:r w:rsidRPr="00DC7CE2">
        <w:rPr>
          <w:rFonts w:cs="Arial"/>
        </w:rPr>
        <w:t>,</w:t>
      </w:r>
    </w:p>
    <w:p w14:paraId="4FF66D04" w14:textId="2D944BC7" w:rsidR="00C76C37" w:rsidRPr="00DC7CE2" w:rsidRDefault="00C76C37" w:rsidP="008430A5">
      <w:pPr>
        <w:numPr>
          <w:ilvl w:val="0"/>
          <w:numId w:val="6"/>
        </w:numPr>
        <w:contextualSpacing/>
        <w:rPr>
          <w:rFonts w:cs="Arial"/>
          <w:b/>
        </w:rPr>
      </w:pPr>
      <w:r w:rsidRPr="00DC7CE2">
        <w:rPr>
          <w:rFonts w:cs="Arial"/>
          <w:b/>
        </w:rPr>
        <w:t xml:space="preserve">obrazec </w:t>
      </w:r>
      <w:r w:rsidR="00DF3B2E" w:rsidRPr="00DC7CE2">
        <w:rPr>
          <w:rFonts w:cs="Arial"/>
          <w:b/>
        </w:rPr>
        <w:t xml:space="preserve">št. 6 - </w:t>
      </w:r>
      <w:proofErr w:type="spellStart"/>
      <w:r w:rsidRPr="00DC7CE2">
        <w:rPr>
          <w:rFonts w:cs="Arial"/>
          <w:b/>
        </w:rPr>
        <w:t>ESPD</w:t>
      </w:r>
      <w:proofErr w:type="spellEnd"/>
      <w:r w:rsidRPr="00DC7CE2">
        <w:rPr>
          <w:rFonts w:cs="Arial"/>
          <w:b/>
        </w:rPr>
        <w:t>,</w:t>
      </w:r>
    </w:p>
    <w:p w14:paraId="58D63434" w14:textId="096CCB01" w:rsidR="007339C3" w:rsidRPr="00DC7CE2" w:rsidRDefault="00081496" w:rsidP="007339C3">
      <w:pPr>
        <w:numPr>
          <w:ilvl w:val="0"/>
          <w:numId w:val="6"/>
        </w:numPr>
        <w:contextualSpacing/>
        <w:rPr>
          <w:rFonts w:cs="Arial"/>
          <w:b/>
        </w:rPr>
      </w:pPr>
      <w:r w:rsidRPr="00DC7CE2">
        <w:rPr>
          <w:rFonts w:cs="Arial"/>
          <w:b/>
        </w:rPr>
        <w:t xml:space="preserve">obrazec št. </w:t>
      </w:r>
      <w:r w:rsidR="007339C3" w:rsidRPr="00DC7CE2">
        <w:rPr>
          <w:rFonts w:cs="Arial"/>
          <w:b/>
        </w:rPr>
        <w:t>potrdilo o vpisu v register,</w:t>
      </w:r>
    </w:p>
    <w:p w14:paraId="3BC11E33" w14:textId="4932C607" w:rsidR="00C76C37" w:rsidRPr="00DC7CE2" w:rsidRDefault="00C76C37" w:rsidP="008430A5">
      <w:pPr>
        <w:numPr>
          <w:ilvl w:val="0"/>
          <w:numId w:val="6"/>
        </w:numPr>
        <w:contextualSpacing/>
        <w:rPr>
          <w:rFonts w:cs="Arial"/>
          <w:b/>
        </w:rPr>
      </w:pPr>
      <w:r w:rsidRPr="00DC7CE2">
        <w:rPr>
          <w:rFonts w:cs="Arial"/>
          <w:b/>
        </w:rPr>
        <w:t xml:space="preserve">obrazec št. 7 – </w:t>
      </w:r>
      <w:r w:rsidR="002876F0" w:rsidRPr="00DC7CE2">
        <w:rPr>
          <w:rFonts w:cs="Arial"/>
          <w:b/>
        </w:rPr>
        <w:t>Vzorec finančnega zavarovanja za dobro izvedbo pogodbenih obveznosti</w:t>
      </w:r>
      <w:r w:rsidRPr="00DC7CE2">
        <w:rPr>
          <w:rFonts w:cs="Arial"/>
          <w:b/>
        </w:rPr>
        <w:t>,</w:t>
      </w:r>
    </w:p>
    <w:p w14:paraId="7AB06C01" w14:textId="4C10FE94" w:rsidR="00C76C37" w:rsidRPr="00DC7CE2" w:rsidRDefault="00C76C37" w:rsidP="008430A5">
      <w:pPr>
        <w:numPr>
          <w:ilvl w:val="0"/>
          <w:numId w:val="6"/>
        </w:numPr>
        <w:jc w:val="both"/>
        <w:rPr>
          <w:rFonts w:cs="Arial"/>
        </w:rPr>
      </w:pPr>
      <w:r w:rsidRPr="00DC7CE2">
        <w:rPr>
          <w:rFonts w:cs="Arial"/>
          <w:b/>
        </w:rPr>
        <w:t xml:space="preserve">obrazec št. </w:t>
      </w:r>
      <w:r w:rsidR="002876F0" w:rsidRPr="00DC7CE2">
        <w:rPr>
          <w:rFonts w:cs="Arial"/>
          <w:b/>
        </w:rPr>
        <w:t>8</w:t>
      </w:r>
      <w:r w:rsidRPr="00DC7CE2">
        <w:rPr>
          <w:rFonts w:cs="Arial"/>
          <w:b/>
        </w:rPr>
        <w:t xml:space="preserve"> - Podatki o podizvajalcu, Zahteva podizvajalca za neposredno plačilo</w:t>
      </w:r>
      <w:r w:rsidRPr="00DC7CE2">
        <w:rPr>
          <w:rFonts w:cs="Arial"/>
        </w:rPr>
        <w:t>, če ponudnik nastopa s podizvajalci,</w:t>
      </w:r>
    </w:p>
    <w:p w14:paraId="3423CB9F" w14:textId="285DF255" w:rsidR="00DF3B2E" w:rsidRPr="00DC7CE2" w:rsidRDefault="00DF3B2E" w:rsidP="00DF3B2E">
      <w:pPr>
        <w:numPr>
          <w:ilvl w:val="0"/>
          <w:numId w:val="6"/>
        </w:numPr>
        <w:jc w:val="both"/>
        <w:rPr>
          <w:rFonts w:cs="Arial"/>
        </w:rPr>
      </w:pPr>
      <w:r w:rsidRPr="00DC7CE2">
        <w:rPr>
          <w:b/>
        </w:rPr>
        <w:t xml:space="preserve">obrazec št. </w:t>
      </w:r>
      <w:r w:rsidR="00DC7CE2" w:rsidRPr="00DC7CE2">
        <w:rPr>
          <w:b/>
        </w:rPr>
        <w:t>9</w:t>
      </w:r>
      <w:r w:rsidRPr="00DC7CE2">
        <w:rPr>
          <w:b/>
        </w:rPr>
        <w:t xml:space="preserve"> – Reference,</w:t>
      </w:r>
    </w:p>
    <w:p w14:paraId="5D2C6EA1" w14:textId="55D541B0" w:rsidR="00C76C37" w:rsidRPr="00DC7CE2" w:rsidRDefault="002876F0" w:rsidP="008430A5">
      <w:pPr>
        <w:numPr>
          <w:ilvl w:val="0"/>
          <w:numId w:val="6"/>
        </w:numPr>
        <w:jc w:val="both"/>
        <w:rPr>
          <w:rFonts w:cs="Arial"/>
        </w:rPr>
      </w:pPr>
      <w:r w:rsidRPr="00DC7CE2">
        <w:rPr>
          <w:b/>
        </w:rPr>
        <w:t xml:space="preserve">obrazec št. </w:t>
      </w:r>
      <w:r w:rsidR="00DF3B2E" w:rsidRPr="00DC7CE2">
        <w:rPr>
          <w:b/>
        </w:rPr>
        <w:t>1</w:t>
      </w:r>
      <w:r w:rsidR="00DC7CE2" w:rsidRPr="00DC7CE2">
        <w:rPr>
          <w:b/>
        </w:rPr>
        <w:t>0</w:t>
      </w:r>
      <w:r w:rsidRPr="00DC7CE2">
        <w:rPr>
          <w:b/>
        </w:rPr>
        <w:t xml:space="preserve"> - V</w:t>
      </w:r>
      <w:r w:rsidR="00C76C37" w:rsidRPr="00DC7CE2">
        <w:rPr>
          <w:b/>
        </w:rPr>
        <w:t>zorec pogodb</w:t>
      </w:r>
      <w:r w:rsidRPr="00DC7CE2">
        <w:rPr>
          <w:b/>
        </w:rPr>
        <w:t>e</w:t>
      </w:r>
      <w:r w:rsidR="00C76C37" w:rsidRPr="00DC7CE2">
        <w:rPr>
          <w:b/>
        </w:rPr>
        <w:t>,</w:t>
      </w:r>
    </w:p>
    <w:p w14:paraId="0081050C" w14:textId="3A14AC67" w:rsidR="00FF53E1" w:rsidRPr="00F90619" w:rsidRDefault="00FF53E1" w:rsidP="00F90619">
      <w:pPr>
        <w:numPr>
          <w:ilvl w:val="0"/>
          <w:numId w:val="6"/>
        </w:numPr>
        <w:rPr>
          <w:rFonts w:cs="Arial"/>
          <w:b/>
        </w:rPr>
      </w:pPr>
      <w:r w:rsidRPr="00F90619">
        <w:rPr>
          <w:rFonts w:cs="Arial"/>
          <w:b/>
        </w:rPr>
        <w:t>Ponudnik podpiše in svoji ponudbi priloži dokumente, ki se nahajajo v dokumentu »IZJAVE.zip«</w:t>
      </w:r>
    </w:p>
    <w:p w14:paraId="7BEA961D" w14:textId="77777777" w:rsidR="00C76C37" w:rsidRPr="00F90619" w:rsidRDefault="00C76C37" w:rsidP="00F90619">
      <w:pPr>
        <w:numPr>
          <w:ilvl w:val="0"/>
          <w:numId w:val="6"/>
        </w:numPr>
        <w:jc w:val="both"/>
        <w:rPr>
          <w:rFonts w:cs="Arial"/>
        </w:rPr>
      </w:pPr>
      <w:r w:rsidRPr="00F90619">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718DE113" w14:textId="77777777" w:rsidR="00C76C37" w:rsidRPr="00DE1A5A" w:rsidRDefault="00C76C37" w:rsidP="00F90619">
      <w:pPr>
        <w:ind w:left="360"/>
        <w:jc w:val="both"/>
      </w:pPr>
    </w:p>
    <w:p w14:paraId="6B00908F" w14:textId="77777777" w:rsidR="00C76C37" w:rsidRDefault="00C76C37" w:rsidP="00C76C37">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w:t>
      </w:r>
      <w:r w:rsidRPr="00DE1A5A">
        <w:rPr>
          <w:rFonts w:cs="Arial"/>
          <w:color w:val="000000"/>
        </w:rPr>
        <w:lastRenderedPageBreak/>
        <w:t xml:space="preserve">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0FB6A521" w14:textId="77777777" w:rsidR="00C76C37" w:rsidRPr="00284FC7" w:rsidRDefault="00C76C37" w:rsidP="00C76C37">
      <w:pPr>
        <w:jc w:val="both"/>
        <w:rPr>
          <w:rFonts w:cs="Arial"/>
          <w:color w:val="000000"/>
        </w:rPr>
      </w:pPr>
    </w:p>
    <w:p w14:paraId="6CE99B1B" w14:textId="77777777" w:rsidR="00C76C37" w:rsidRPr="00B75DE7" w:rsidRDefault="00C76C37" w:rsidP="00C76C37">
      <w:pPr>
        <w:jc w:val="both"/>
        <w:rPr>
          <w:rFonts w:cs="Arial"/>
          <w:b/>
          <w:bCs/>
          <w:color w:val="000000"/>
        </w:rPr>
      </w:pPr>
      <w:r w:rsidRPr="00B75DE7">
        <w:rPr>
          <w:rFonts w:cs="Arial"/>
          <w:b/>
          <w:bCs/>
          <w:color w:val="000000"/>
        </w:rPr>
        <w:t>3.1  Oddaja ponudbene dokumentacije:</w:t>
      </w:r>
    </w:p>
    <w:p w14:paraId="58F05CE2" w14:textId="77777777" w:rsidR="00C76C37" w:rsidRPr="00B75DE7" w:rsidRDefault="00C76C37" w:rsidP="00C76C37">
      <w:pPr>
        <w:jc w:val="both"/>
        <w:rPr>
          <w:rFonts w:cs="Arial"/>
          <w:color w:val="000000"/>
        </w:rPr>
      </w:pPr>
    </w:p>
    <w:p w14:paraId="18283088" w14:textId="77777777" w:rsidR="00C76C37" w:rsidRPr="00B75DE7" w:rsidRDefault="00C76C37" w:rsidP="00C76C37">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14:paraId="58DA907F" w14:textId="77777777" w:rsidR="00C76C37" w:rsidRPr="00B75DE7" w:rsidRDefault="00C76C37" w:rsidP="00C76C37">
      <w:pPr>
        <w:jc w:val="both"/>
        <w:rPr>
          <w:rFonts w:cs="Arial"/>
          <w:color w:val="000000"/>
        </w:rPr>
      </w:pPr>
    </w:p>
    <w:p w14:paraId="53E62FBA" w14:textId="77777777" w:rsidR="00C76C37" w:rsidRPr="00B75DE7" w:rsidRDefault="00C76C37" w:rsidP="00C76C37">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r>
        <w:rPr>
          <w:rFonts w:cs="Arial"/>
          <w:b/>
          <w:color w:val="000000"/>
        </w:rPr>
        <w:t>v</w:t>
      </w:r>
      <w:r w:rsidRPr="00B75DE7">
        <w:rPr>
          <w:rFonts w:cs="Arial"/>
          <w:b/>
          <w:color w:val="000000"/>
        </w:rPr>
        <w:t xml:space="preserve"> »Drugi dokumenti« pa naloži ostale zahtevane dokumente kot celotno ponudbo v .pdf obliki in dodatno tudi Ponudbeni predračun-r</w:t>
      </w:r>
      <w:r>
        <w:rPr>
          <w:rFonts w:cs="Arial"/>
          <w:b/>
          <w:color w:val="000000"/>
        </w:rPr>
        <w:t xml:space="preserve">azčlenjen (obrazec št. 2A) </w:t>
      </w:r>
      <w:r w:rsidRPr="00B75DE7">
        <w:rPr>
          <w:rFonts w:cs="Arial"/>
          <w:b/>
          <w:color w:val="000000"/>
        </w:rPr>
        <w:t>v excel obliki.</w:t>
      </w:r>
    </w:p>
    <w:p w14:paraId="40C1D95F" w14:textId="77777777" w:rsidR="00C76C37" w:rsidRPr="00B75DE7" w:rsidRDefault="00C76C37" w:rsidP="00C76C37">
      <w:pPr>
        <w:jc w:val="both"/>
        <w:rPr>
          <w:rFonts w:cs="Arial"/>
          <w:color w:val="000000"/>
        </w:rPr>
      </w:pPr>
    </w:p>
    <w:p w14:paraId="67BCF371" w14:textId="02D3A4EA" w:rsidR="00C76C37" w:rsidRPr="00B75DE7" w:rsidRDefault="00C76C37" w:rsidP="00C76C37">
      <w:pPr>
        <w:jc w:val="both"/>
        <w:rPr>
          <w:rFonts w:cs="Arial"/>
          <w:color w:val="000000"/>
        </w:rPr>
      </w:pPr>
      <w:r w:rsidRPr="00B75DE7">
        <w:rPr>
          <w:rFonts w:cs="Arial"/>
          <w:color w:val="000000"/>
        </w:rPr>
        <w:t xml:space="preserve">Sistem e-JN omogoča naložitev datotek v velikosti posameznega dokumenta do </w:t>
      </w:r>
      <w:r w:rsidR="00B449F3">
        <w:rPr>
          <w:rFonts w:cs="Arial"/>
          <w:color w:val="000000"/>
        </w:rPr>
        <w:t>2</w:t>
      </w:r>
      <w:r w:rsidRPr="00B75DE7">
        <w:rPr>
          <w:rFonts w:cs="Arial"/>
          <w:color w:val="000000"/>
        </w:rPr>
        <w:t xml:space="preserve">00 MB in v skupni velikosti vseh dokumentov največ </w:t>
      </w:r>
      <w:r w:rsidR="00B449F3">
        <w:rPr>
          <w:rFonts w:cs="Arial"/>
          <w:color w:val="000000"/>
        </w:rPr>
        <w:t>30</w:t>
      </w:r>
      <w:r w:rsidRPr="00B75DE7">
        <w:rPr>
          <w:rFonts w:cs="Arial"/>
          <w:color w:val="000000"/>
        </w:rPr>
        <w:t xml:space="preserve">0 MB. </w:t>
      </w:r>
    </w:p>
    <w:p w14:paraId="56D41F66" w14:textId="77777777" w:rsidR="00C76C37" w:rsidRPr="00B75DE7" w:rsidRDefault="00C76C37" w:rsidP="00C76C37">
      <w:pPr>
        <w:jc w:val="both"/>
        <w:rPr>
          <w:rFonts w:cs="Arial"/>
          <w:color w:val="000000"/>
        </w:rPr>
      </w:pPr>
    </w:p>
    <w:p w14:paraId="22C574BB" w14:textId="77777777" w:rsidR="00C76C37" w:rsidRPr="00B75DE7" w:rsidRDefault="00C76C37" w:rsidP="00C76C37">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w:t>
      </w:r>
    </w:p>
    <w:p w14:paraId="0C1BFA43" w14:textId="77777777" w:rsidR="00C76C37" w:rsidRPr="00B75DE7" w:rsidRDefault="00C76C37" w:rsidP="00C76C37">
      <w:pPr>
        <w:jc w:val="both"/>
        <w:rPr>
          <w:rFonts w:cs="Arial"/>
          <w:b/>
          <w:color w:val="000000"/>
        </w:rPr>
      </w:pPr>
    </w:p>
    <w:p w14:paraId="285C8507" w14:textId="77777777" w:rsidR="00C76C37" w:rsidRDefault="00C76C37" w:rsidP="00C76C37">
      <w:pPr>
        <w:jc w:val="both"/>
        <w:rPr>
          <w:rFonts w:cs="Arial"/>
          <w:b/>
          <w:color w:val="000000"/>
        </w:rPr>
      </w:pPr>
    </w:p>
    <w:p w14:paraId="0068293A" w14:textId="5A9191FF" w:rsidR="00C76C37" w:rsidRDefault="00C76C37" w:rsidP="00C76C37">
      <w:pPr>
        <w:jc w:val="both"/>
        <w:rPr>
          <w:rFonts w:cs="Arial"/>
          <w:b/>
          <w:color w:val="000000"/>
        </w:rPr>
      </w:pPr>
    </w:p>
    <w:p w14:paraId="1D9AC45F" w14:textId="556C3718" w:rsidR="00434C14" w:rsidRDefault="00434C14" w:rsidP="00C76C37">
      <w:pPr>
        <w:jc w:val="both"/>
        <w:rPr>
          <w:rFonts w:cs="Arial"/>
          <w:b/>
          <w:color w:val="000000"/>
        </w:rPr>
      </w:pPr>
    </w:p>
    <w:p w14:paraId="338A719B" w14:textId="613511A3" w:rsidR="00434C14" w:rsidRDefault="00434C14" w:rsidP="00C76C37">
      <w:pPr>
        <w:jc w:val="both"/>
        <w:rPr>
          <w:rFonts w:cs="Arial"/>
          <w:b/>
          <w:color w:val="000000"/>
        </w:rPr>
      </w:pPr>
    </w:p>
    <w:p w14:paraId="4BF27B3F" w14:textId="306F0258" w:rsidR="00434C14" w:rsidRDefault="00434C14" w:rsidP="00C76C37">
      <w:pPr>
        <w:jc w:val="both"/>
        <w:rPr>
          <w:rFonts w:cs="Arial"/>
          <w:b/>
          <w:color w:val="000000"/>
        </w:rPr>
      </w:pPr>
    </w:p>
    <w:p w14:paraId="2DB9B75F" w14:textId="45E4C96B" w:rsidR="00434C14" w:rsidRDefault="00434C14" w:rsidP="00C76C37">
      <w:pPr>
        <w:jc w:val="both"/>
        <w:rPr>
          <w:rFonts w:cs="Arial"/>
          <w:b/>
          <w:color w:val="000000"/>
        </w:rPr>
      </w:pPr>
    </w:p>
    <w:p w14:paraId="750FE037" w14:textId="7D198FB8" w:rsidR="00FD3408" w:rsidRDefault="00FD3408" w:rsidP="00C76C37">
      <w:pPr>
        <w:jc w:val="both"/>
        <w:rPr>
          <w:rFonts w:cs="Arial"/>
          <w:b/>
          <w:color w:val="000000"/>
        </w:rPr>
      </w:pPr>
    </w:p>
    <w:p w14:paraId="58AB7BDB" w14:textId="45BB5DB2" w:rsidR="00FD3408" w:rsidRDefault="00FD3408" w:rsidP="00C76C37">
      <w:pPr>
        <w:jc w:val="both"/>
        <w:rPr>
          <w:rFonts w:cs="Arial"/>
          <w:b/>
          <w:color w:val="000000"/>
        </w:rPr>
      </w:pPr>
    </w:p>
    <w:p w14:paraId="40064709" w14:textId="4BE00826" w:rsidR="00FD3408" w:rsidRDefault="00FD3408" w:rsidP="00C76C37">
      <w:pPr>
        <w:jc w:val="both"/>
        <w:rPr>
          <w:rFonts w:cs="Arial"/>
          <w:b/>
          <w:color w:val="000000"/>
        </w:rPr>
      </w:pPr>
    </w:p>
    <w:p w14:paraId="6CA57883" w14:textId="230D2A36" w:rsidR="00FD3408" w:rsidRDefault="00FD3408" w:rsidP="00C76C37">
      <w:pPr>
        <w:jc w:val="both"/>
        <w:rPr>
          <w:rFonts w:cs="Arial"/>
          <w:b/>
          <w:color w:val="000000"/>
        </w:rPr>
      </w:pPr>
    </w:p>
    <w:p w14:paraId="4B190D64" w14:textId="1B23A2E0" w:rsidR="00FD3408" w:rsidRDefault="00FD3408" w:rsidP="00C76C37">
      <w:pPr>
        <w:jc w:val="both"/>
        <w:rPr>
          <w:rFonts w:cs="Arial"/>
          <w:b/>
          <w:color w:val="000000"/>
        </w:rPr>
      </w:pPr>
    </w:p>
    <w:p w14:paraId="412C3448" w14:textId="57DE7DE1" w:rsidR="00FD3408" w:rsidRDefault="00FD3408" w:rsidP="00C76C37">
      <w:pPr>
        <w:jc w:val="both"/>
        <w:rPr>
          <w:rFonts w:cs="Arial"/>
          <w:b/>
          <w:color w:val="000000"/>
        </w:rPr>
      </w:pPr>
    </w:p>
    <w:p w14:paraId="0D9004C5" w14:textId="6913BFD9" w:rsidR="00FD3408" w:rsidRDefault="00FD3408" w:rsidP="00C76C37">
      <w:pPr>
        <w:jc w:val="both"/>
        <w:rPr>
          <w:rFonts w:cs="Arial"/>
          <w:b/>
          <w:color w:val="000000"/>
        </w:rPr>
      </w:pPr>
    </w:p>
    <w:p w14:paraId="35B3D035" w14:textId="4E475C11" w:rsidR="00FD3408" w:rsidRDefault="00FD3408" w:rsidP="00C76C37">
      <w:pPr>
        <w:jc w:val="both"/>
        <w:rPr>
          <w:rFonts w:cs="Arial"/>
          <w:b/>
          <w:color w:val="000000"/>
        </w:rPr>
      </w:pPr>
    </w:p>
    <w:p w14:paraId="22A3D7B6" w14:textId="02972B4D" w:rsidR="00FD3408" w:rsidRDefault="00FD3408" w:rsidP="00C76C37">
      <w:pPr>
        <w:jc w:val="both"/>
        <w:rPr>
          <w:rFonts w:cs="Arial"/>
          <w:b/>
          <w:color w:val="000000"/>
        </w:rPr>
      </w:pPr>
    </w:p>
    <w:p w14:paraId="7C64D5B4" w14:textId="43674517" w:rsidR="00FD3408" w:rsidRDefault="00FD3408" w:rsidP="00C76C37">
      <w:pPr>
        <w:jc w:val="both"/>
        <w:rPr>
          <w:rFonts w:cs="Arial"/>
          <w:b/>
          <w:color w:val="000000"/>
        </w:rPr>
      </w:pPr>
    </w:p>
    <w:p w14:paraId="6BD26715" w14:textId="01C987C5" w:rsidR="00FD3408" w:rsidRDefault="00FD3408" w:rsidP="00C76C37">
      <w:pPr>
        <w:jc w:val="both"/>
        <w:rPr>
          <w:rFonts w:cs="Arial"/>
          <w:b/>
          <w:color w:val="000000"/>
        </w:rPr>
      </w:pPr>
    </w:p>
    <w:p w14:paraId="2B6A3CDA" w14:textId="25AD3816" w:rsidR="00FD3408" w:rsidRDefault="00FD3408" w:rsidP="00C76C37">
      <w:pPr>
        <w:jc w:val="both"/>
        <w:rPr>
          <w:rFonts w:cs="Arial"/>
          <w:b/>
          <w:color w:val="000000"/>
        </w:rPr>
      </w:pPr>
    </w:p>
    <w:p w14:paraId="014D7A04" w14:textId="144E8CA6" w:rsidR="00FD3408" w:rsidRDefault="00FD3408" w:rsidP="00C76C37">
      <w:pPr>
        <w:jc w:val="both"/>
        <w:rPr>
          <w:rFonts w:cs="Arial"/>
          <w:b/>
          <w:color w:val="000000"/>
        </w:rPr>
      </w:pPr>
    </w:p>
    <w:p w14:paraId="247681B1" w14:textId="715A29EB" w:rsidR="00FD3408" w:rsidRDefault="00FD3408" w:rsidP="00C76C37">
      <w:pPr>
        <w:jc w:val="both"/>
        <w:rPr>
          <w:rFonts w:cs="Arial"/>
          <w:b/>
          <w:color w:val="000000"/>
        </w:rPr>
      </w:pPr>
    </w:p>
    <w:p w14:paraId="2B0710EC" w14:textId="49210939" w:rsidR="00FD3408" w:rsidRDefault="00FD3408" w:rsidP="00C76C37">
      <w:pPr>
        <w:jc w:val="both"/>
        <w:rPr>
          <w:rFonts w:cs="Arial"/>
          <w:b/>
          <w:color w:val="000000"/>
        </w:rPr>
      </w:pPr>
    </w:p>
    <w:p w14:paraId="136BA13B" w14:textId="23151FE3" w:rsidR="00FD3408" w:rsidRDefault="00FD3408" w:rsidP="00C76C37">
      <w:pPr>
        <w:jc w:val="both"/>
        <w:rPr>
          <w:rFonts w:cs="Arial"/>
          <w:b/>
          <w:color w:val="000000"/>
        </w:rPr>
      </w:pPr>
    </w:p>
    <w:p w14:paraId="7C751DEE" w14:textId="340A24D4" w:rsidR="00FD3408" w:rsidRDefault="00FD3408" w:rsidP="00C76C37">
      <w:pPr>
        <w:jc w:val="both"/>
        <w:rPr>
          <w:rFonts w:cs="Arial"/>
          <w:b/>
          <w:color w:val="000000"/>
        </w:rPr>
      </w:pPr>
    </w:p>
    <w:p w14:paraId="0433AC1D" w14:textId="4D5E98DF" w:rsidR="00FD3408" w:rsidRDefault="00FD3408" w:rsidP="00C76C37">
      <w:pPr>
        <w:jc w:val="both"/>
        <w:rPr>
          <w:rFonts w:cs="Arial"/>
          <w:b/>
          <w:color w:val="000000"/>
        </w:rPr>
      </w:pPr>
    </w:p>
    <w:p w14:paraId="411B6FAA" w14:textId="54979FA1" w:rsidR="00FD3408" w:rsidRDefault="00FD3408" w:rsidP="00C76C37">
      <w:pPr>
        <w:jc w:val="both"/>
        <w:rPr>
          <w:rFonts w:cs="Arial"/>
          <w:b/>
          <w:color w:val="000000"/>
        </w:rPr>
      </w:pPr>
    </w:p>
    <w:p w14:paraId="57D3B948" w14:textId="7077D82B" w:rsidR="00FD3408" w:rsidRDefault="00FD3408" w:rsidP="00C76C37">
      <w:pPr>
        <w:jc w:val="both"/>
        <w:rPr>
          <w:rFonts w:cs="Arial"/>
          <w:b/>
          <w:color w:val="000000"/>
        </w:rPr>
      </w:pPr>
    </w:p>
    <w:p w14:paraId="40ACE1BB" w14:textId="435CA35E" w:rsidR="00FD3408" w:rsidRDefault="00FD3408" w:rsidP="00C76C37">
      <w:pPr>
        <w:jc w:val="both"/>
        <w:rPr>
          <w:rFonts w:cs="Arial"/>
          <w:b/>
          <w:color w:val="000000"/>
        </w:rPr>
      </w:pPr>
    </w:p>
    <w:p w14:paraId="53F41E38" w14:textId="573838B6" w:rsidR="00FD3408" w:rsidRDefault="00FD3408" w:rsidP="00C76C37">
      <w:pPr>
        <w:jc w:val="both"/>
        <w:rPr>
          <w:rFonts w:cs="Arial"/>
          <w:b/>
          <w:color w:val="000000"/>
        </w:rPr>
      </w:pPr>
    </w:p>
    <w:p w14:paraId="22E48D50" w14:textId="350DFED2" w:rsidR="00FD3408" w:rsidRDefault="00FD3408" w:rsidP="00C76C37">
      <w:pPr>
        <w:jc w:val="both"/>
        <w:rPr>
          <w:rFonts w:cs="Arial"/>
          <w:b/>
          <w:color w:val="000000"/>
        </w:rPr>
      </w:pPr>
    </w:p>
    <w:p w14:paraId="74F58013" w14:textId="093F452D" w:rsidR="00FD3408" w:rsidRDefault="00FD3408" w:rsidP="00C76C37">
      <w:pPr>
        <w:jc w:val="both"/>
        <w:rPr>
          <w:rFonts w:cs="Arial"/>
          <w:b/>
          <w:color w:val="000000"/>
        </w:rPr>
      </w:pPr>
    </w:p>
    <w:p w14:paraId="5B4D94F4" w14:textId="7145CF0E" w:rsidR="00FD3408" w:rsidRDefault="00FD3408" w:rsidP="00C76C37">
      <w:pPr>
        <w:jc w:val="both"/>
        <w:rPr>
          <w:rFonts w:cs="Arial"/>
          <w:b/>
          <w:color w:val="000000"/>
        </w:rPr>
      </w:pPr>
    </w:p>
    <w:p w14:paraId="1E254F4A" w14:textId="185F7F76" w:rsidR="00DC7CE2" w:rsidRDefault="00DC7CE2" w:rsidP="00C76C37">
      <w:pPr>
        <w:jc w:val="both"/>
        <w:rPr>
          <w:rFonts w:cs="Arial"/>
          <w:b/>
          <w:color w:val="000000"/>
        </w:rPr>
      </w:pPr>
    </w:p>
    <w:p w14:paraId="22A9807A" w14:textId="77777777" w:rsidR="00DC7CE2" w:rsidRDefault="00DC7CE2" w:rsidP="00C76C37">
      <w:pPr>
        <w:jc w:val="both"/>
        <w:rPr>
          <w:rFonts w:cs="Arial"/>
          <w:b/>
          <w:color w:val="000000"/>
        </w:rPr>
      </w:pPr>
    </w:p>
    <w:p w14:paraId="6C365573" w14:textId="7B790FF0" w:rsidR="002E6873" w:rsidRDefault="002E6873" w:rsidP="00C76C37">
      <w:pPr>
        <w:jc w:val="both"/>
        <w:rPr>
          <w:rFonts w:cs="Arial"/>
          <w:b/>
          <w:color w:val="000000"/>
        </w:rPr>
      </w:pPr>
    </w:p>
    <w:p w14:paraId="6E65716E" w14:textId="27337424" w:rsidR="002E6873" w:rsidRDefault="002E6873" w:rsidP="00C76C37">
      <w:pPr>
        <w:jc w:val="both"/>
        <w:rPr>
          <w:rFonts w:cs="Arial"/>
          <w:b/>
          <w:color w:val="000000"/>
        </w:rPr>
      </w:pPr>
    </w:p>
    <w:p w14:paraId="7BFB4491" w14:textId="77777777" w:rsidR="00E41E07" w:rsidRDefault="00E41E07" w:rsidP="00C76C37">
      <w:pPr>
        <w:jc w:val="both"/>
        <w:rPr>
          <w:rFonts w:cs="Arial"/>
          <w:b/>
          <w:color w:val="000000"/>
        </w:rPr>
      </w:pPr>
    </w:p>
    <w:p w14:paraId="357AAB0F" w14:textId="3E012C60" w:rsidR="002E6873" w:rsidRDefault="002E6873" w:rsidP="00C76C37">
      <w:pPr>
        <w:jc w:val="both"/>
        <w:rPr>
          <w:rFonts w:cs="Arial"/>
          <w:b/>
          <w:color w:val="000000"/>
        </w:rPr>
      </w:pPr>
    </w:p>
    <w:p w14:paraId="4E10351E" w14:textId="5ED29C5C" w:rsidR="002E6873" w:rsidRDefault="002E6873" w:rsidP="00C76C37">
      <w:pPr>
        <w:jc w:val="both"/>
        <w:rPr>
          <w:rFonts w:cs="Arial"/>
          <w:b/>
          <w:color w:val="000000"/>
        </w:rPr>
      </w:pPr>
    </w:p>
    <w:p w14:paraId="50C554CE" w14:textId="3D534571" w:rsidR="002E6873" w:rsidRDefault="002E6873" w:rsidP="00C76C37">
      <w:pPr>
        <w:jc w:val="both"/>
        <w:rPr>
          <w:rFonts w:cs="Arial"/>
          <w:b/>
          <w:color w:val="000000"/>
        </w:rPr>
      </w:pPr>
    </w:p>
    <w:p w14:paraId="6AAD357C" w14:textId="77777777" w:rsidR="00C76C37" w:rsidRDefault="00C76C37" w:rsidP="00C76C37">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4E5ADA22"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11E9B895" w14:textId="77777777" w:rsidR="00C76C37" w:rsidRPr="00DE289E" w:rsidRDefault="00C76C37" w:rsidP="00A4275D">
            <w:pPr>
              <w:jc w:val="both"/>
              <w:rPr>
                <w:b/>
                <w:szCs w:val="24"/>
                <w:lang w:eastAsia="en-US"/>
              </w:rPr>
            </w:pPr>
            <w:bookmarkStart w:id="6" w:name="zacetekGlava"/>
            <w:bookmarkEnd w:id="6"/>
            <w:r w:rsidRPr="00DE289E">
              <w:rPr>
                <w:b/>
              </w:rPr>
              <w:lastRenderedPageBreak/>
              <w:t>Obrazec št. 1</w:t>
            </w:r>
          </w:p>
        </w:tc>
      </w:tr>
    </w:tbl>
    <w:p w14:paraId="0E6F386D" w14:textId="77777777" w:rsidR="00C76C37" w:rsidRPr="00DE289E" w:rsidRDefault="00C76C37" w:rsidP="00C76C37">
      <w:pPr>
        <w:rPr>
          <w:lang w:eastAsia="en-US"/>
        </w:rPr>
      </w:pPr>
    </w:p>
    <w:p w14:paraId="5BD45A8E" w14:textId="77777777" w:rsidR="00C76C37" w:rsidRPr="00DE289E" w:rsidRDefault="00C76C37" w:rsidP="00C76C37"/>
    <w:p w14:paraId="7CA2D2D2" w14:textId="77777777" w:rsidR="00C76C37" w:rsidRPr="00DE289E" w:rsidRDefault="00C76C37" w:rsidP="00C76C37">
      <w:pPr>
        <w:jc w:val="center"/>
        <w:rPr>
          <w:b/>
          <w:sz w:val="24"/>
        </w:rPr>
      </w:pPr>
      <w:r w:rsidRPr="00DE289E">
        <w:rPr>
          <w:b/>
          <w:sz w:val="24"/>
        </w:rPr>
        <w:t>PONUDBA</w:t>
      </w:r>
    </w:p>
    <w:p w14:paraId="0D7ECF4F" w14:textId="77777777" w:rsidR="00C76C37" w:rsidRPr="00DE289E" w:rsidRDefault="00C76C37" w:rsidP="00C76C37"/>
    <w:p w14:paraId="54E3B77B" w14:textId="2DC88E1E" w:rsidR="00C76C37" w:rsidRPr="001E718D" w:rsidRDefault="00C76C37" w:rsidP="001E718D">
      <w:pPr>
        <w:jc w:val="both"/>
        <w:rPr>
          <w:rFonts w:cs="Arial"/>
          <w:b/>
        </w:rPr>
      </w:pPr>
      <w:r w:rsidRPr="00DE289E">
        <w:rPr>
          <w:rFonts w:cs="Arial"/>
        </w:rPr>
        <w:t xml:space="preserve">Na osnovi javnega naročila št. </w:t>
      </w:r>
      <w:proofErr w:type="spellStart"/>
      <w:r w:rsidRPr="004010AC">
        <w:rPr>
          <w:rFonts w:cs="Arial"/>
        </w:rPr>
        <w:t>JN</w:t>
      </w:r>
      <w:proofErr w:type="spellEnd"/>
      <w:r w:rsidRPr="004010AC">
        <w:rPr>
          <w:rFonts w:cs="Arial"/>
        </w:rPr>
        <w:t>-00</w:t>
      </w:r>
      <w:r w:rsidR="00C52FF5">
        <w:rPr>
          <w:rFonts w:cs="Arial"/>
        </w:rPr>
        <w:t>05</w:t>
      </w:r>
      <w:r w:rsidRPr="004010AC">
        <w:rPr>
          <w:rFonts w:cs="Arial"/>
        </w:rPr>
        <w:t>/202</w:t>
      </w:r>
      <w:r w:rsidR="00C52FF5">
        <w:rPr>
          <w:rFonts w:cs="Arial"/>
        </w:rPr>
        <w:t>6</w:t>
      </w:r>
      <w:r>
        <w:rPr>
          <w:rFonts w:cs="Arial"/>
        </w:rPr>
        <w:t xml:space="preserve"> </w:t>
      </w:r>
      <w:r w:rsidRPr="00DE289E">
        <w:rPr>
          <w:rFonts w:cs="Arial"/>
        </w:rPr>
        <w:t xml:space="preserve">po </w:t>
      </w:r>
      <w:r>
        <w:rPr>
          <w:rFonts w:cs="Arial"/>
        </w:rPr>
        <w:t>odprtem postopku za »</w:t>
      </w:r>
      <w:r w:rsidR="00C52FF5" w:rsidRPr="00BE1799">
        <w:rPr>
          <w:rFonts w:cs="Arial"/>
          <w:b/>
        </w:rPr>
        <w:t xml:space="preserve">Vzdrževanje, popravila in servisiranje klimatskih, prezračevalnih, hladilnih in energetskih sistemov ter </w:t>
      </w:r>
      <w:proofErr w:type="spellStart"/>
      <w:r w:rsidR="00C52FF5" w:rsidRPr="00BE1799">
        <w:rPr>
          <w:rFonts w:cs="Arial"/>
          <w:b/>
        </w:rPr>
        <w:t>split</w:t>
      </w:r>
      <w:proofErr w:type="spellEnd"/>
      <w:r w:rsidR="00C52FF5" w:rsidRPr="00BE1799">
        <w:rPr>
          <w:rFonts w:cs="Arial"/>
          <w:b/>
        </w:rPr>
        <w:t xml:space="preserve"> sistemov</w:t>
      </w:r>
      <w:r w:rsidRPr="00DE289E">
        <w:rPr>
          <w:rFonts w:cs="Arial"/>
        </w:rPr>
        <w:t>« dajemo ponudbo, kot sledi (ustrezno obkrožiti):</w:t>
      </w:r>
    </w:p>
    <w:p w14:paraId="3F02C2D9" w14:textId="77777777" w:rsidR="00C76C37" w:rsidRPr="00DE289E" w:rsidRDefault="00C76C37" w:rsidP="001E718D">
      <w:pPr>
        <w:numPr>
          <w:ilvl w:val="0"/>
          <w:numId w:val="3"/>
        </w:numPr>
        <w:jc w:val="both"/>
        <w:rPr>
          <w:rFonts w:cs="Arial"/>
        </w:rPr>
      </w:pPr>
      <w:r w:rsidRPr="00DE289E">
        <w:rPr>
          <w:rFonts w:cs="Arial"/>
          <w:b/>
        </w:rPr>
        <w:t>Samostojna ponudba</w:t>
      </w:r>
      <w:r w:rsidRPr="00DE289E">
        <w:rPr>
          <w:rFonts w:cs="Arial"/>
        </w:rPr>
        <w:t>, kot samostojen ponudnik;</w:t>
      </w:r>
    </w:p>
    <w:p w14:paraId="67F9DE83" w14:textId="77777777" w:rsidR="00C76C37" w:rsidRPr="00DE289E" w:rsidRDefault="00C76C37" w:rsidP="001E718D">
      <w:pPr>
        <w:numPr>
          <w:ilvl w:val="0"/>
          <w:numId w:val="3"/>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77DA4611" w14:textId="77777777" w:rsidR="00C76C37" w:rsidRPr="00DE289E" w:rsidRDefault="00C76C37" w:rsidP="001E718D">
      <w:pPr>
        <w:numPr>
          <w:ilvl w:val="0"/>
          <w:numId w:val="3"/>
        </w:numPr>
        <w:jc w:val="both"/>
        <w:rPr>
          <w:rFonts w:cs="Arial"/>
        </w:rPr>
      </w:pPr>
      <w:r w:rsidRPr="00DE289E">
        <w:rPr>
          <w:rFonts w:cs="Arial"/>
          <w:b/>
        </w:rPr>
        <w:t>Ponudba s podizvajalci</w:t>
      </w:r>
      <w:r w:rsidRPr="00DE289E">
        <w:rPr>
          <w:rFonts w:cs="Arial"/>
        </w:rPr>
        <w:t>, kot samostojen ponudnik s podizvajalci.</w:t>
      </w:r>
    </w:p>
    <w:p w14:paraId="0BBEEB65" w14:textId="77777777" w:rsidR="00C76C37" w:rsidRPr="00DE289E" w:rsidRDefault="00C76C37" w:rsidP="001E718D">
      <w:pPr>
        <w:jc w:val="both"/>
        <w:rPr>
          <w:rFonts w:cs="Arial"/>
          <w:b/>
          <w:noProof/>
          <w:color w:val="000000"/>
        </w:rPr>
      </w:pPr>
    </w:p>
    <w:p w14:paraId="365946DA" w14:textId="77777777" w:rsidR="00C76C37" w:rsidRPr="00DE289E" w:rsidRDefault="00C76C37" w:rsidP="00C76C37">
      <w:pPr>
        <w:rPr>
          <w:rFonts w:cs="Arial"/>
          <w:b/>
          <w:noProof/>
          <w:color w:val="000000"/>
        </w:rPr>
      </w:pPr>
    </w:p>
    <w:p w14:paraId="19FFE5C6" w14:textId="77777777" w:rsidR="00C76C37" w:rsidRPr="00DE289E" w:rsidRDefault="00C76C37" w:rsidP="00C76C37">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14:paraId="091EA8D6" w14:textId="77777777" w:rsidR="00C76C37" w:rsidRPr="00DE289E" w:rsidRDefault="00C76C37" w:rsidP="00C76C37">
      <w:pPr>
        <w:rPr>
          <w:rFonts w:cs="Arial"/>
          <w:b/>
          <w:noProof/>
          <w:color w:val="00000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4792"/>
      </w:tblGrid>
      <w:tr w:rsidR="00C76C37" w:rsidRPr="00DE289E" w14:paraId="50372DC4" w14:textId="77777777" w:rsidTr="00A4275D">
        <w:tc>
          <w:tcPr>
            <w:tcW w:w="4139" w:type="dxa"/>
            <w:tcBorders>
              <w:top w:val="single" w:sz="4" w:space="0" w:color="auto"/>
              <w:left w:val="single" w:sz="4" w:space="0" w:color="auto"/>
              <w:bottom w:val="single" w:sz="4" w:space="0" w:color="auto"/>
              <w:right w:val="single" w:sz="4" w:space="0" w:color="auto"/>
            </w:tcBorders>
          </w:tcPr>
          <w:p w14:paraId="783FCD4A" w14:textId="77777777" w:rsidR="00C76C37" w:rsidRPr="00DE289E" w:rsidRDefault="00C76C37" w:rsidP="00A4275D">
            <w:pPr>
              <w:rPr>
                <w:rFonts w:cs="Arial"/>
                <w:lang w:eastAsia="en-US"/>
              </w:rPr>
            </w:pPr>
            <w:r w:rsidRPr="00DE289E">
              <w:rPr>
                <w:rFonts w:cs="Arial"/>
              </w:rPr>
              <w:t>POLNI NAZIV IN FIRMA PONUDNIKA:</w:t>
            </w:r>
          </w:p>
          <w:p w14:paraId="42B38EE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D7D6FCE" w14:textId="77777777" w:rsidR="00C76C37" w:rsidRPr="00DE289E" w:rsidRDefault="00C76C37" w:rsidP="00A4275D">
            <w:pPr>
              <w:jc w:val="both"/>
              <w:rPr>
                <w:rFonts w:cs="Arial"/>
                <w:lang w:eastAsia="en-US"/>
              </w:rPr>
            </w:pPr>
          </w:p>
        </w:tc>
      </w:tr>
      <w:tr w:rsidR="00C76C37" w:rsidRPr="00DE289E" w14:paraId="15949AFB" w14:textId="77777777" w:rsidTr="00A4275D">
        <w:tc>
          <w:tcPr>
            <w:tcW w:w="4139" w:type="dxa"/>
            <w:tcBorders>
              <w:top w:val="single" w:sz="4" w:space="0" w:color="auto"/>
              <w:left w:val="single" w:sz="4" w:space="0" w:color="auto"/>
              <w:bottom w:val="single" w:sz="4" w:space="0" w:color="auto"/>
              <w:right w:val="single" w:sz="4" w:space="0" w:color="auto"/>
            </w:tcBorders>
          </w:tcPr>
          <w:p w14:paraId="6FE3A2D3" w14:textId="77777777" w:rsidR="00C76C37" w:rsidRPr="00DE289E" w:rsidRDefault="00C76C37" w:rsidP="00A4275D">
            <w:pPr>
              <w:rPr>
                <w:rFonts w:cs="Arial"/>
                <w:lang w:eastAsia="en-US"/>
              </w:rPr>
            </w:pPr>
            <w:r w:rsidRPr="00DE289E">
              <w:rPr>
                <w:rFonts w:cs="Arial"/>
              </w:rPr>
              <w:t>NASLOV PONUDNIKA:</w:t>
            </w:r>
          </w:p>
          <w:p w14:paraId="0AEA64B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D25FE2B" w14:textId="77777777" w:rsidR="00C76C37" w:rsidRPr="00DE289E" w:rsidRDefault="00C76C37" w:rsidP="00A4275D">
            <w:pPr>
              <w:jc w:val="both"/>
              <w:rPr>
                <w:rFonts w:cs="Arial"/>
                <w:lang w:eastAsia="en-US"/>
              </w:rPr>
            </w:pPr>
          </w:p>
        </w:tc>
      </w:tr>
      <w:tr w:rsidR="00C76C37" w:rsidRPr="00DE289E" w14:paraId="48B06D65" w14:textId="77777777" w:rsidTr="00A4275D">
        <w:tc>
          <w:tcPr>
            <w:tcW w:w="4139" w:type="dxa"/>
            <w:tcBorders>
              <w:top w:val="single" w:sz="4" w:space="0" w:color="auto"/>
              <w:left w:val="single" w:sz="4" w:space="0" w:color="auto"/>
              <w:bottom w:val="single" w:sz="4" w:space="0" w:color="auto"/>
              <w:right w:val="single" w:sz="4" w:space="0" w:color="auto"/>
            </w:tcBorders>
          </w:tcPr>
          <w:p w14:paraId="010A3D1E" w14:textId="77777777" w:rsidR="00C76C37" w:rsidRPr="00DE289E" w:rsidRDefault="00C76C37" w:rsidP="00A4275D">
            <w:pPr>
              <w:rPr>
                <w:rFonts w:cs="Arial"/>
                <w:lang w:eastAsia="en-US"/>
              </w:rPr>
            </w:pPr>
            <w:r w:rsidRPr="00DE289E">
              <w:rPr>
                <w:rFonts w:cs="Arial"/>
              </w:rPr>
              <w:t>KONTAKTNA OSEBA:</w:t>
            </w:r>
          </w:p>
          <w:p w14:paraId="00D768A4"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2D60CA8" w14:textId="77777777" w:rsidR="00C76C37" w:rsidRPr="00DE289E" w:rsidRDefault="00C76C37" w:rsidP="00A4275D">
            <w:pPr>
              <w:jc w:val="both"/>
              <w:rPr>
                <w:rFonts w:cs="Arial"/>
                <w:lang w:eastAsia="en-US"/>
              </w:rPr>
            </w:pPr>
          </w:p>
        </w:tc>
      </w:tr>
      <w:tr w:rsidR="00C76C37" w:rsidRPr="00DE289E" w14:paraId="08BE9EF6" w14:textId="77777777" w:rsidTr="00A4275D">
        <w:tc>
          <w:tcPr>
            <w:tcW w:w="4139" w:type="dxa"/>
            <w:tcBorders>
              <w:top w:val="single" w:sz="4" w:space="0" w:color="auto"/>
              <w:left w:val="single" w:sz="4" w:space="0" w:color="auto"/>
              <w:bottom w:val="single" w:sz="4" w:space="0" w:color="auto"/>
              <w:right w:val="single" w:sz="4" w:space="0" w:color="auto"/>
            </w:tcBorders>
            <w:hideMark/>
          </w:tcPr>
          <w:p w14:paraId="33619D8D" w14:textId="77777777" w:rsidR="00C76C37" w:rsidRPr="00DE289E" w:rsidRDefault="00C76C37" w:rsidP="00A4275D">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42E5E63E" w14:textId="77777777" w:rsidR="00C76C37" w:rsidRPr="00DE289E" w:rsidRDefault="00C76C37" w:rsidP="00A4275D">
            <w:pPr>
              <w:jc w:val="both"/>
              <w:rPr>
                <w:rFonts w:cs="Arial"/>
                <w:lang w:eastAsia="en-US"/>
              </w:rPr>
            </w:pPr>
          </w:p>
        </w:tc>
      </w:tr>
      <w:tr w:rsidR="00C76C37" w:rsidRPr="00DE289E" w14:paraId="7B2D730D" w14:textId="77777777" w:rsidTr="00A4275D">
        <w:tc>
          <w:tcPr>
            <w:tcW w:w="4139" w:type="dxa"/>
            <w:tcBorders>
              <w:top w:val="single" w:sz="4" w:space="0" w:color="auto"/>
              <w:left w:val="single" w:sz="4" w:space="0" w:color="auto"/>
              <w:bottom w:val="single" w:sz="4" w:space="0" w:color="auto"/>
              <w:right w:val="single" w:sz="4" w:space="0" w:color="auto"/>
            </w:tcBorders>
          </w:tcPr>
          <w:p w14:paraId="13E4ECF5" w14:textId="77777777" w:rsidR="00C76C37" w:rsidRPr="00DE289E" w:rsidRDefault="00C76C37" w:rsidP="00A4275D">
            <w:pPr>
              <w:rPr>
                <w:rFonts w:cs="Arial"/>
                <w:lang w:eastAsia="en-US"/>
              </w:rPr>
            </w:pPr>
            <w:r w:rsidRPr="00DE289E">
              <w:rPr>
                <w:rFonts w:cs="Arial"/>
              </w:rPr>
              <w:t>TELEFON:</w:t>
            </w:r>
          </w:p>
          <w:p w14:paraId="50631F36"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5B13AE7" w14:textId="77777777" w:rsidR="00C76C37" w:rsidRPr="00DE289E" w:rsidRDefault="00C76C37" w:rsidP="00A4275D">
            <w:pPr>
              <w:jc w:val="both"/>
              <w:rPr>
                <w:rFonts w:cs="Arial"/>
                <w:lang w:eastAsia="en-US"/>
              </w:rPr>
            </w:pPr>
          </w:p>
        </w:tc>
      </w:tr>
      <w:tr w:rsidR="00C76C37" w:rsidRPr="00DE289E" w14:paraId="6216552A" w14:textId="77777777" w:rsidTr="00A4275D">
        <w:tc>
          <w:tcPr>
            <w:tcW w:w="4139" w:type="dxa"/>
            <w:tcBorders>
              <w:top w:val="single" w:sz="4" w:space="0" w:color="auto"/>
              <w:left w:val="single" w:sz="4" w:space="0" w:color="auto"/>
              <w:bottom w:val="single" w:sz="4" w:space="0" w:color="auto"/>
              <w:right w:val="single" w:sz="4" w:space="0" w:color="auto"/>
            </w:tcBorders>
          </w:tcPr>
          <w:p w14:paraId="19A3B056" w14:textId="77777777" w:rsidR="00C76C37" w:rsidRPr="00DE289E" w:rsidRDefault="00C76C37" w:rsidP="00A4275D">
            <w:pPr>
              <w:rPr>
                <w:rFonts w:cs="Arial"/>
                <w:lang w:eastAsia="en-US"/>
              </w:rPr>
            </w:pPr>
            <w:r w:rsidRPr="00DE289E">
              <w:rPr>
                <w:rFonts w:cs="Arial"/>
              </w:rPr>
              <w:t>TELEFAX:</w:t>
            </w:r>
          </w:p>
          <w:p w14:paraId="37B09B66"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D466ED3" w14:textId="77777777" w:rsidR="00C76C37" w:rsidRPr="00DE289E" w:rsidRDefault="00C76C37" w:rsidP="00A4275D">
            <w:pPr>
              <w:jc w:val="both"/>
              <w:rPr>
                <w:rFonts w:cs="Arial"/>
                <w:lang w:eastAsia="en-US"/>
              </w:rPr>
            </w:pPr>
          </w:p>
        </w:tc>
      </w:tr>
      <w:tr w:rsidR="00C76C37" w:rsidRPr="00DE289E" w14:paraId="597CDAD8" w14:textId="77777777" w:rsidTr="00A4275D">
        <w:trPr>
          <w:trHeight w:val="414"/>
        </w:trPr>
        <w:tc>
          <w:tcPr>
            <w:tcW w:w="4139" w:type="dxa"/>
            <w:tcBorders>
              <w:top w:val="single" w:sz="4" w:space="0" w:color="auto"/>
              <w:left w:val="single" w:sz="4" w:space="0" w:color="auto"/>
              <w:bottom w:val="single" w:sz="4" w:space="0" w:color="auto"/>
              <w:right w:val="single" w:sz="4" w:space="0" w:color="auto"/>
            </w:tcBorders>
          </w:tcPr>
          <w:p w14:paraId="0DCE1529" w14:textId="77777777" w:rsidR="00C76C37" w:rsidRPr="00DE289E" w:rsidRDefault="00C76C37" w:rsidP="00A4275D">
            <w:pPr>
              <w:rPr>
                <w:rFonts w:cs="Arial"/>
                <w:szCs w:val="24"/>
                <w:lang w:eastAsia="en-US"/>
              </w:rPr>
            </w:pPr>
            <w:r w:rsidRPr="00DE289E">
              <w:rPr>
                <w:rFonts w:cs="Arial"/>
              </w:rPr>
              <w:t>IDENTIFIKACIJSKA ŠTEVILKA ZA DDV:</w:t>
            </w:r>
          </w:p>
          <w:p w14:paraId="360E84C3"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607EF86" w14:textId="77777777" w:rsidR="00C76C37" w:rsidRPr="00DE289E" w:rsidRDefault="00C76C37" w:rsidP="00A4275D">
            <w:pPr>
              <w:tabs>
                <w:tab w:val="right" w:pos="9072"/>
              </w:tabs>
              <w:jc w:val="both"/>
              <w:rPr>
                <w:rFonts w:cs="Arial"/>
              </w:rPr>
            </w:pPr>
          </w:p>
        </w:tc>
      </w:tr>
      <w:tr w:rsidR="00C76C37" w:rsidRPr="00DE289E" w14:paraId="0C872A01" w14:textId="77777777" w:rsidTr="00A4275D">
        <w:tc>
          <w:tcPr>
            <w:tcW w:w="4139" w:type="dxa"/>
            <w:tcBorders>
              <w:top w:val="single" w:sz="4" w:space="0" w:color="auto"/>
              <w:left w:val="single" w:sz="4" w:space="0" w:color="auto"/>
              <w:bottom w:val="single" w:sz="4" w:space="0" w:color="auto"/>
              <w:right w:val="single" w:sz="4" w:space="0" w:color="auto"/>
            </w:tcBorders>
          </w:tcPr>
          <w:p w14:paraId="25E47147" w14:textId="77777777" w:rsidR="00C76C37" w:rsidRPr="00DE289E" w:rsidRDefault="00C76C37" w:rsidP="00A4275D">
            <w:pPr>
              <w:rPr>
                <w:rFonts w:cs="Arial"/>
                <w:lang w:eastAsia="en-US"/>
              </w:rPr>
            </w:pPr>
            <w:r w:rsidRPr="00DE289E">
              <w:rPr>
                <w:rFonts w:cs="Arial"/>
              </w:rPr>
              <w:t>MATIČNA ŠTEVILKA:</w:t>
            </w:r>
          </w:p>
          <w:p w14:paraId="47DA7E58"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42DCFBC" w14:textId="77777777" w:rsidR="00C76C37" w:rsidRPr="00DE289E" w:rsidRDefault="00C76C37" w:rsidP="00A4275D">
            <w:pPr>
              <w:jc w:val="both"/>
              <w:rPr>
                <w:rFonts w:cs="Arial"/>
                <w:lang w:eastAsia="en-US"/>
              </w:rPr>
            </w:pPr>
          </w:p>
        </w:tc>
      </w:tr>
      <w:tr w:rsidR="00C76C37" w:rsidRPr="00DE289E" w14:paraId="05AD18BD" w14:textId="77777777" w:rsidTr="00A4275D">
        <w:tc>
          <w:tcPr>
            <w:tcW w:w="4139" w:type="dxa"/>
            <w:tcBorders>
              <w:top w:val="single" w:sz="4" w:space="0" w:color="auto"/>
              <w:left w:val="single" w:sz="4" w:space="0" w:color="auto"/>
              <w:bottom w:val="single" w:sz="4" w:space="0" w:color="auto"/>
              <w:right w:val="single" w:sz="4" w:space="0" w:color="auto"/>
            </w:tcBorders>
          </w:tcPr>
          <w:p w14:paraId="38631F83" w14:textId="77777777" w:rsidR="00C76C37" w:rsidRPr="00DE289E" w:rsidRDefault="00C76C37" w:rsidP="00A4275D">
            <w:pPr>
              <w:rPr>
                <w:rFonts w:cs="Arial"/>
                <w:szCs w:val="24"/>
                <w:lang w:eastAsia="en-US"/>
              </w:rPr>
            </w:pPr>
            <w:r w:rsidRPr="00DE289E">
              <w:rPr>
                <w:rFonts w:cs="Arial"/>
              </w:rPr>
              <w:t>ŠT. TRR-ja IN BANKA:</w:t>
            </w:r>
          </w:p>
          <w:p w14:paraId="4DBCB271"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B166853" w14:textId="77777777" w:rsidR="00C76C37" w:rsidRPr="00DE289E" w:rsidRDefault="00C76C37" w:rsidP="00A4275D">
            <w:pPr>
              <w:jc w:val="both"/>
              <w:rPr>
                <w:rFonts w:cs="Arial"/>
                <w:lang w:eastAsia="en-US"/>
              </w:rPr>
            </w:pPr>
          </w:p>
        </w:tc>
      </w:tr>
      <w:tr w:rsidR="00C76C37" w:rsidRPr="00DE289E" w14:paraId="0DCB37D0" w14:textId="77777777" w:rsidTr="00A4275D">
        <w:trPr>
          <w:trHeight w:val="467"/>
        </w:trPr>
        <w:tc>
          <w:tcPr>
            <w:tcW w:w="4139" w:type="dxa"/>
            <w:tcBorders>
              <w:top w:val="single" w:sz="4" w:space="0" w:color="auto"/>
              <w:left w:val="single" w:sz="4" w:space="0" w:color="auto"/>
              <w:bottom w:val="single" w:sz="4" w:space="0" w:color="auto"/>
              <w:right w:val="single" w:sz="4" w:space="0" w:color="auto"/>
            </w:tcBorders>
            <w:hideMark/>
          </w:tcPr>
          <w:p w14:paraId="5C9AC34E" w14:textId="77777777" w:rsidR="00C76C37" w:rsidRPr="00DE289E" w:rsidRDefault="00C76C37" w:rsidP="00A4275D">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8436D77" w14:textId="77777777" w:rsidR="00C76C37" w:rsidRPr="00DE289E" w:rsidRDefault="00C76C37" w:rsidP="00A4275D">
            <w:pPr>
              <w:jc w:val="both"/>
              <w:rPr>
                <w:rFonts w:cs="Arial"/>
                <w:lang w:eastAsia="en-US"/>
              </w:rPr>
            </w:pPr>
          </w:p>
        </w:tc>
      </w:tr>
      <w:tr w:rsidR="00C76C37" w:rsidRPr="00DE289E" w14:paraId="4A32D452" w14:textId="77777777" w:rsidTr="00A4275D">
        <w:tc>
          <w:tcPr>
            <w:tcW w:w="4139" w:type="dxa"/>
            <w:tcBorders>
              <w:top w:val="single" w:sz="4" w:space="0" w:color="auto"/>
              <w:left w:val="single" w:sz="4" w:space="0" w:color="auto"/>
              <w:bottom w:val="single" w:sz="4" w:space="0" w:color="auto"/>
              <w:right w:val="single" w:sz="4" w:space="0" w:color="auto"/>
            </w:tcBorders>
          </w:tcPr>
          <w:p w14:paraId="4828E846" w14:textId="77777777" w:rsidR="00C76C37" w:rsidRPr="00DE289E" w:rsidRDefault="00C76C37" w:rsidP="00A4275D">
            <w:pPr>
              <w:rPr>
                <w:rFonts w:cs="Arial"/>
                <w:lang w:eastAsia="en-US"/>
              </w:rPr>
            </w:pPr>
            <w:r w:rsidRPr="00DE289E">
              <w:rPr>
                <w:rFonts w:cs="Arial"/>
              </w:rPr>
              <w:t>ZAKONITI ZASTOPNIKI:</w:t>
            </w:r>
          </w:p>
          <w:p w14:paraId="6463AABB" w14:textId="77777777" w:rsidR="00C76C37" w:rsidRPr="00DE289E" w:rsidRDefault="00C76C37" w:rsidP="00A4275D">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5E99B7F3" w14:textId="77777777" w:rsidR="00C76C37" w:rsidRPr="00DE289E" w:rsidRDefault="00C76C37" w:rsidP="00A4275D">
            <w:pPr>
              <w:jc w:val="both"/>
              <w:rPr>
                <w:color w:val="FFFFFF"/>
                <w:szCs w:val="24"/>
                <w:lang w:eastAsia="en-US"/>
              </w:rPr>
            </w:pPr>
            <w:r w:rsidRPr="00DE289E">
              <w:rPr>
                <w:color w:val="FFFFFF"/>
                <w:vertAlign w:val="superscript"/>
              </w:rPr>
              <w:footnoteReference w:id="3"/>
            </w:r>
          </w:p>
        </w:tc>
      </w:tr>
      <w:tr w:rsidR="00C76C37" w:rsidRPr="00DE289E" w14:paraId="01911093" w14:textId="77777777" w:rsidTr="00A4275D">
        <w:trPr>
          <w:trHeight w:val="507"/>
        </w:trPr>
        <w:tc>
          <w:tcPr>
            <w:tcW w:w="4139" w:type="dxa"/>
            <w:tcBorders>
              <w:top w:val="single" w:sz="4" w:space="0" w:color="auto"/>
              <w:left w:val="single" w:sz="4" w:space="0" w:color="auto"/>
              <w:bottom w:val="single" w:sz="4" w:space="0" w:color="auto"/>
              <w:right w:val="single" w:sz="4" w:space="0" w:color="auto"/>
            </w:tcBorders>
          </w:tcPr>
          <w:p w14:paraId="1B082EF9" w14:textId="77777777" w:rsidR="00C76C37" w:rsidRPr="00DE289E" w:rsidRDefault="00C76C37" w:rsidP="00A4275D">
            <w:pPr>
              <w:rPr>
                <w:rFonts w:cs="Arial"/>
              </w:rPr>
            </w:pPr>
            <w:r w:rsidRPr="00DE289E">
              <w:rPr>
                <w:rFonts w:cs="Arial"/>
              </w:rPr>
              <w:t>PONUDNIK JE MSP (</w:t>
            </w:r>
            <w:r>
              <w:rPr>
                <w:rFonts w:cs="Arial"/>
              </w:rPr>
              <w:t xml:space="preserve">mikro, </w:t>
            </w:r>
            <w:r w:rsidRPr="00DE289E">
              <w:rPr>
                <w:rFonts w:cs="Arial"/>
              </w:rPr>
              <w:t>malo in srednje podjetje) - kot opredeljeno v P</w:t>
            </w:r>
            <w:r>
              <w:rPr>
                <w:rFonts w:cs="Arial"/>
              </w:rPr>
              <w:t>rip</w:t>
            </w:r>
            <w:r w:rsidRPr="00DE289E">
              <w:rPr>
                <w:rFonts w:cs="Arial"/>
              </w:rPr>
              <w:t>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23FED07D" w14:textId="77777777" w:rsidR="00C76C37" w:rsidRPr="00DE289E" w:rsidRDefault="00C76C37" w:rsidP="00A4275D">
            <w:pPr>
              <w:rPr>
                <w:rFonts w:cs="Arial"/>
              </w:rPr>
            </w:pPr>
            <w:r w:rsidRPr="00DE289E">
              <w:rPr>
                <w:rFonts w:cs="Arial"/>
              </w:rPr>
              <w:t>DA  /  NE</w:t>
            </w:r>
          </w:p>
        </w:tc>
      </w:tr>
    </w:tbl>
    <w:p w14:paraId="35357D9E" w14:textId="77777777" w:rsidR="00C76C37" w:rsidRDefault="00C76C37" w:rsidP="00C76C37">
      <w:pPr>
        <w:rPr>
          <w:rFonts w:cs="Arial"/>
        </w:rPr>
      </w:pPr>
    </w:p>
    <w:p w14:paraId="6020E24D" w14:textId="77777777" w:rsidR="00C76C37" w:rsidRPr="00DE289E" w:rsidRDefault="00C76C37" w:rsidP="00C76C37">
      <w:pPr>
        <w:rPr>
          <w:rFonts w:cs="Arial"/>
        </w:rPr>
      </w:pPr>
    </w:p>
    <w:p w14:paraId="68968963" w14:textId="77777777" w:rsidR="00C76C37" w:rsidRPr="00DE289E" w:rsidRDefault="00C76C37" w:rsidP="00C76C37">
      <w:pPr>
        <w:rPr>
          <w:rFonts w:cs="Arial"/>
          <w:b/>
          <w:noProof/>
          <w:color w:val="000000"/>
        </w:rPr>
      </w:pPr>
      <w:r w:rsidRPr="00DE289E">
        <w:rPr>
          <w:rFonts w:cs="Arial"/>
          <w:b/>
          <w:noProof/>
          <w:color w:val="000000"/>
        </w:rPr>
        <w:t>2. IZJAVA</w:t>
      </w:r>
    </w:p>
    <w:p w14:paraId="72218237" w14:textId="77777777" w:rsidR="00C76C37" w:rsidRPr="00DE289E" w:rsidRDefault="00C76C37" w:rsidP="00C76C37">
      <w:pPr>
        <w:rPr>
          <w:rFonts w:cs="Arial"/>
        </w:rPr>
      </w:pPr>
    </w:p>
    <w:p w14:paraId="0A8D5D5D" w14:textId="048EB533" w:rsidR="00C76C37" w:rsidRPr="00DE289E" w:rsidRDefault="00C76C37" w:rsidP="00C76C37">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 xml:space="preserve">ki se prijavlja na javno naročilo z </w:t>
      </w:r>
      <w:r w:rsidRPr="00831545">
        <w:rPr>
          <w:rFonts w:cs="Arial"/>
          <w:noProof/>
        </w:rPr>
        <w:t>oznako</w:t>
      </w:r>
      <w:r w:rsidRPr="00831545">
        <w:t xml:space="preserve"> </w:t>
      </w:r>
      <w:proofErr w:type="spellStart"/>
      <w:r w:rsidRPr="00831545">
        <w:t>JN</w:t>
      </w:r>
      <w:proofErr w:type="spellEnd"/>
      <w:r w:rsidRPr="00831545">
        <w:t>-00</w:t>
      </w:r>
      <w:r w:rsidR="00C52FF5">
        <w:t>05</w:t>
      </w:r>
      <w:r w:rsidRPr="00831545">
        <w:t>/202</w:t>
      </w:r>
      <w:r w:rsidR="00C52FF5">
        <w:t>6</w:t>
      </w:r>
      <w:r>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6C43631E" w14:textId="77777777" w:rsidR="00C76C37" w:rsidRDefault="00C76C37" w:rsidP="00C76C37">
      <w:pPr>
        <w:rPr>
          <w:rFonts w:cs="Arial"/>
          <w:noProof/>
        </w:rPr>
      </w:pPr>
    </w:p>
    <w:p w14:paraId="703E67C9" w14:textId="77777777" w:rsidR="00C76C37" w:rsidRDefault="00C76C37" w:rsidP="00C76C37">
      <w:pPr>
        <w:rPr>
          <w:rFonts w:cs="Arial"/>
          <w:noProof/>
        </w:rPr>
      </w:pPr>
    </w:p>
    <w:p w14:paraId="25208DD2" w14:textId="77777777" w:rsidR="00C76C37" w:rsidRDefault="00C76C37" w:rsidP="00C76C37">
      <w:pPr>
        <w:rPr>
          <w:rFonts w:cs="Arial"/>
          <w:noProof/>
        </w:rPr>
      </w:pPr>
    </w:p>
    <w:p w14:paraId="6CED783E" w14:textId="77777777" w:rsidR="00C76C37" w:rsidRDefault="00C76C37" w:rsidP="00C76C37">
      <w:pPr>
        <w:rPr>
          <w:rFonts w:cs="Arial"/>
          <w:noProof/>
        </w:rPr>
      </w:pPr>
    </w:p>
    <w:p w14:paraId="6D2AE33F" w14:textId="77777777" w:rsidR="00C76C37" w:rsidRDefault="00C76C37" w:rsidP="00C76C37">
      <w:pPr>
        <w:rPr>
          <w:rFonts w:cs="Arial"/>
          <w:noProof/>
        </w:rPr>
      </w:pPr>
    </w:p>
    <w:p w14:paraId="215CEA7D" w14:textId="77777777" w:rsidR="00C76C37" w:rsidRPr="00DE289E" w:rsidRDefault="00C76C37" w:rsidP="00C76C37">
      <w:pPr>
        <w:rPr>
          <w:rFonts w:cs="Arial"/>
          <w:noProof/>
        </w:rPr>
      </w:pPr>
      <w:r w:rsidRPr="00DE289E">
        <w:rPr>
          <w:rFonts w:cs="Arial"/>
          <w:noProof/>
        </w:rPr>
        <w:t>Če bomo izbrani za izvedbo javnega naročila:</w:t>
      </w:r>
    </w:p>
    <w:p w14:paraId="049C87F8" w14:textId="77777777" w:rsidR="00C76C37" w:rsidRPr="00DE289E" w:rsidRDefault="00C76C37" w:rsidP="008430A5">
      <w:pPr>
        <w:numPr>
          <w:ilvl w:val="0"/>
          <w:numId w:val="7"/>
        </w:numPr>
        <w:jc w:val="both"/>
      </w:pPr>
      <w:r w:rsidRPr="00DE289E">
        <w:t>bomo javno naročilo izvajali strokovno in kvalitetno po pravilih stroke, v skladu z veljavnimi predpisi, tehničnimi navodili, priporočili in normativi,</w:t>
      </w:r>
    </w:p>
    <w:p w14:paraId="0418DE4F" w14:textId="77777777" w:rsidR="00C76C37" w:rsidRPr="000A372A" w:rsidRDefault="00C76C37" w:rsidP="008430A5">
      <w:pPr>
        <w:numPr>
          <w:ilvl w:val="0"/>
          <w:numId w:val="7"/>
        </w:numPr>
        <w:jc w:val="both"/>
      </w:pPr>
      <w:r w:rsidRPr="00DE289E">
        <w:t>bomo javno naročilo izvajali s strokovno usposobljenimi sodelavci oziroma kadrom in pri tem upoštevali vse zahteve varstva pri delu in delovne zakonodaje, veljavne na ozemlju Republike Slovenije.</w:t>
      </w:r>
      <w:r w:rsidRPr="000A372A">
        <w:rPr>
          <w:rFonts w:cs="Arial"/>
        </w:rPr>
        <w:t xml:space="preserve"> </w:t>
      </w:r>
    </w:p>
    <w:p w14:paraId="49152C6E" w14:textId="77777777" w:rsidR="00C76C37" w:rsidRPr="00DE289E" w:rsidRDefault="00C76C37" w:rsidP="00C76C37">
      <w:pPr>
        <w:rPr>
          <w:noProof/>
        </w:rPr>
      </w:pPr>
    </w:p>
    <w:p w14:paraId="4C56467C" w14:textId="77777777" w:rsidR="00C76C37" w:rsidRPr="00DE289E" w:rsidRDefault="00C76C37" w:rsidP="00C76C37">
      <w:pPr>
        <w:rPr>
          <w:noProof/>
        </w:rPr>
      </w:pPr>
      <w:r w:rsidRPr="00DE289E">
        <w:rPr>
          <w:noProof/>
        </w:rPr>
        <w:t>Izjavljamo, da:</w:t>
      </w:r>
    </w:p>
    <w:p w14:paraId="24DAEAAD" w14:textId="77777777" w:rsidR="00C76C37" w:rsidRPr="00DE289E" w:rsidRDefault="00C76C37" w:rsidP="008430A5">
      <w:pPr>
        <w:numPr>
          <w:ilvl w:val="0"/>
          <w:numId w:val="7"/>
        </w:numPr>
        <w:jc w:val="both"/>
      </w:pPr>
      <w:r w:rsidRPr="00DE289E">
        <w:t>smo ob izdelavi ponudbe pregledali celotno dokumentacijo v zvezi z oddajo javnega naročila,</w:t>
      </w:r>
    </w:p>
    <w:p w14:paraId="7D69AA56" w14:textId="77777777" w:rsidR="00C76C37" w:rsidRPr="00DE289E" w:rsidRDefault="00C76C37" w:rsidP="008430A5">
      <w:pPr>
        <w:numPr>
          <w:ilvl w:val="0"/>
          <w:numId w:val="7"/>
        </w:numPr>
        <w:jc w:val="both"/>
      </w:pPr>
      <w:r w:rsidRPr="00DE289E">
        <w:t>smo v celoti seznanjeni z obsegom in zahtevnostjo javnega naročila,</w:t>
      </w:r>
    </w:p>
    <w:p w14:paraId="59B8ADFC" w14:textId="77777777" w:rsidR="00C76C37" w:rsidRPr="00DE289E" w:rsidRDefault="00C76C37" w:rsidP="008430A5">
      <w:pPr>
        <w:numPr>
          <w:ilvl w:val="0"/>
          <w:numId w:val="7"/>
        </w:numPr>
        <w:jc w:val="both"/>
      </w:pPr>
      <w:r w:rsidRPr="00DE289E">
        <w:t>ne bomo imeli do naročnika kakršnegakoli odškodninskega zahtevka, če ne bomo izbrani za izvedbo javnega naročila,</w:t>
      </w:r>
    </w:p>
    <w:p w14:paraId="1CF7896C" w14:textId="77777777" w:rsidR="00C76C37" w:rsidRPr="00DE289E" w:rsidRDefault="00C76C37" w:rsidP="008430A5">
      <w:pPr>
        <w:numPr>
          <w:ilvl w:val="0"/>
          <w:numId w:val="7"/>
        </w:numPr>
        <w:jc w:val="both"/>
      </w:pPr>
      <w:r w:rsidRPr="00DE289E">
        <w:t>smo podali resnične oz. verodostojne izjave,</w:t>
      </w:r>
    </w:p>
    <w:p w14:paraId="5F5FA4C9" w14:textId="77777777" w:rsidR="00C76C37" w:rsidRDefault="00C76C37" w:rsidP="008430A5">
      <w:pPr>
        <w:numPr>
          <w:ilvl w:val="0"/>
          <w:numId w:val="7"/>
        </w:numPr>
        <w:jc w:val="both"/>
        <w:textAlignment w:val="baseline"/>
        <w:rPr>
          <w:rFonts w:cs="Arial"/>
        </w:rPr>
      </w:pPr>
      <w:r w:rsidRPr="00DE289E">
        <w:rPr>
          <w:rFonts w:cs="Arial"/>
        </w:rPr>
        <w:t>soglašamo, da lahko naročnik napačno zapisano</w:t>
      </w:r>
      <w:r>
        <w:rPr>
          <w:rFonts w:cs="Arial"/>
        </w:rPr>
        <w:t xml:space="preserve"> stopnjo DDV popravi v pravilno,</w:t>
      </w:r>
    </w:p>
    <w:p w14:paraId="7341A7D4" w14:textId="77777777" w:rsidR="00C76C37" w:rsidRPr="000A372A" w:rsidRDefault="00C76C37" w:rsidP="008430A5">
      <w:pPr>
        <w:pStyle w:val="Odstavekseznama"/>
        <w:numPr>
          <w:ilvl w:val="0"/>
          <w:numId w:val="7"/>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38D0770A" w14:textId="77777777" w:rsidR="00C76C37" w:rsidRPr="000A372A" w:rsidRDefault="00C76C37" w:rsidP="008430A5">
      <w:pPr>
        <w:numPr>
          <w:ilvl w:val="0"/>
          <w:numId w:val="7"/>
        </w:numPr>
        <w:jc w:val="both"/>
        <w:textAlignment w:val="baseline"/>
        <w:rPr>
          <w:rFonts w:cs="Arial"/>
        </w:rPr>
      </w:pPr>
      <w:r>
        <w:rPr>
          <w:rFonts w:cs="Arial"/>
        </w:rPr>
        <w:t>smo g</w:t>
      </w:r>
      <w:r w:rsidRPr="000A372A">
        <w:rPr>
          <w:rFonts w:cs="Arial"/>
        </w:rPr>
        <w:t>ospodarski subjekt</w:t>
      </w:r>
      <w:r>
        <w:rPr>
          <w:rFonts w:cs="Arial"/>
        </w:rPr>
        <w:t>, ki ima</w:t>
      </w:r>
      <w:r w:rsidRPr="000A372A">
        <w:rPr>
          <w:rFonts w:cs="Arial"/>
        </w:rPr>
        <w:t xml:space="preserve"> potrebne človeške in tehnične vire ter izkušnje za izvajanje javnega naročila v skladu z ustreznim standardom kakovosti.</w:t>
      </w:r>
    </w:p>
    <w:p w14:paraId="30737A66" w14:textId="77777777" w:rsidR="00C76C37" w:rsidRPr="00B640EC" w:rsidRDefault="00C76C37" w:rsidP="00C76C37">
      <w:pPr>
        <w:rPr>
          <w:rFonts w:cs="Arial"/>
        </w:rPr>
      </w:pPr>
    </w:p>
    <w:p w14:paraId="592B64A2" w14:textId="77777777" w:rsidR="00C76C37" w:rsidRDefault="00C76C37" w:rsidP="00C76C37">
      <w:pPr>
        <w:rPr>
          <w:rFonts w:cs="Arial"/>
        </w:rPr>
      </w:pPr>
    </w:p>
    <w:p w14:paraId="70C082ED" w14:textId="77777777" w:rsidR="00C76C37" w:rsidRPr="00DE289E" w:rsidRDefault="00C76C37" w:rsidP="00C76C37"/>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DE289E" w14:paraId="0E66A250" w14:textId="77777777" w:rsidTr="00A4275D">
        <w:tc>
          <w:tcPr>
            <w:tcW w:w="3430" w:type="dxa"/>
            <w:hideMark/>
          </w:tcPr>
          <w:p w14:paraId="246BA367" w14:textId="77777777" w:rsidR="00C76C37" w:rsidRPr="00DE289E" w:rsidRDefault="00C76C37" w:rsidP="00A4275D">
            <w:pPr>
              <w:jc w:val="both"/>
              <w:rPr>
                <w:rFonts w:cs="Arial"/>
                <w:color w:val="000000"/>
                <w:szCs w:val="24"/>
                <w:lang w:eastAsia="en-US"/>
              </w:rPr>
            </w:pPr>
            <w:r w:rsidRPr="00DE289E">
              <w:rPr>
                <w:rFonts w:cs="Arial"/>
                <w:color w:val="000000"/>
              </w:rPr>
              <w:t>Datum in kraj:</w:t>
            </w:r>
          </w:p>
        </w:tc>
        <w:tc>
          <w:tcPr>
            <w:tcW w:w="2067" w:type="dxa"/>
          </w:tcPr>
          <w:p w14:paraId="50687012" w14:textId="77777777" w:rsidR="00C76C37" w:rsidRPr="00DE289E" w:rsidRDefault="00C76C37" w:rsidP="00A4275D">
            <w:pPr>
              <w:jc w:val="both"/>
              <w:rPr>
                <w:rFonts w:cs="Arial"/>
                <w:color w:val="000000"/>
                <w:szCs w:val="24"/>
                <w:lang w:eastAsia="en-US"/>
              </w:rPr>
            </w:pPr>
          </w:p>
        </w:tc>
        <w:tc>
          <w:tcPr>
            <w:tcW w:w="3573" w:type="dxa"/>
            <w:hideMark/>
          </w:tcPr>
          <w:p w14:paraId="51A05195" w14:textId="77777777" w:rsidR="00C76C37" w:rsidRPr="00DE289E" w:rsidRDefault="00C76C37" w:rsidP="00A4275D">
            <w:pPr>
              <w:jc w:val="both"/>
              <w:rPr>
                <w:rFonts w:cs="Arial"/>
                <w:color w:val="000000"/>
                <w:szCs w:val="24"/>
                <w:lang w:eastAsia="en-US"/>
              </w:rPr>
            </w:pPr>
            <w:r w:rsidRPr="00DE289E">
              <w:rPr>
                <w:rFonts w:cs="Arial"/>
                <w:color w:val="000000"/>
              </w:rPr>
              <w:t>Žig in podpis ponudnika:</w:t>
            </w:r>
          </w:p>
        </w:tc>
      </w:tr>
      <w:tr w:rsidR="00C76C37" w:rsidRPr="00DE289E" w14:paraId="222D9E37" w14:textId="77777777" w:rsidTr="00A4275D">
        <w:tc>
          <w:tcPr>
            <w:tcW w:w="3430" w:type="dxa"/>
            <w:tcBorders>
              <w:top w:val="nil"/>
              <w:left w:val="nil"/>
              <w:bottom w:val="single" w:sz="4" w:space="0" w:color="auto"/>
              <w:right w:val="nil"/>
            </w:tcBorders>
          </w:tcPr>
          <w:p w14:paraId="126DA118" w14:textId="77777777" w:rsidR="00C76C37" w:rsidRPr="00DE289E" w:rsidRDefault="00C76C37" w:rsidP="00A4275D">
            <w:pPr>
              <w:rPr>
                <w:rFonts w:cs="Arial"/>
                <w:color w:val="000000"/>
                <w:szCs w:val="24"/>
                <w:lang w:eastAsia="en-US"/>
              </w:rPr>
            </w:pPr>
          </w:p>
          <w:p w14:paraId="12C9DAE1" w14:textId="77777777" w:rsidR="00C76C37" w:rsidRPr="00DE289E" w:rsidRDefault="00C76C37" w:rsidP="00A4275D">
            <w:pPr>
              <w:jc w:val="both"/>
              <w:rPr>
                <w:rFonts w:cs="Arial"/>
                <w:color w:val="000000"/>
                <w:szCs w:val="24"/>
                <w:lang w:eastAsia="en-US"/>
              </w:rPr>
            </w:pPr>
          </w:p>
        </w:tc>
        <w:tc>
          <w:tcPr>
            <w:tcW w:w="2067" w:type="dxa"/>
          </w:tcPr>
          <w:p w14:paraId="64DEB650" w14:textId="77777777" w:rsidR="00C76C37" w:rsidRPr="00DE289E" w:rsidRDefault="00C76C37" w:rsidP="00A4275D">
            <w:pPr>
              <w:rPr>
                <w:color w:val="FFFFFF"/>
                <w:szCs w:val="24"/>
                <w:lang w:eastAsia="en-US"/>
              </w:rPr>
            </w:pPr>
          </w:p>
          <w:p w14:paraId="4F050D54" w14:textId="77777777" w:rsidR="00C76C37" w:rsidRPr="00DE289E" w:rsidRDefault="00C76C37" w:rsidP="00A4275D">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14:paraId="0FDD296F" w14:textId="77777777" w:rsidR="00C76C37" w:rsidRPr="00DE289E" w:rsidRDefault="00C76C37" w:rsidP="00A4275D">
            <w:pPr>
              <w:rPr>
                <w:rFonts w:cs="Arial"/>
                <w:color w:val="000000"/>
                <w:szCs w:val="24"/>
                <w:lang w:eastAsia="en-US"/>
              </w:rPr>
            </w:pPr>
          </w:p>
          <w:p w14:paraId="328B399A" w14:textId="77777777" w:rsidR="00C76C37" w:rsidRPr="00DE289E" w:rsidRDefault="00C76C37" w:rsidP="00A4275D">
            <w:pPr>
              <w:jc w:val="both"/>
              <w:rPr>
                <w:rFonts w:cs="Arial"/>
                <w:color w:val="000000"/>
                <w:szCs w:val="24"/>
                <w:lang w:eastAsia="en-US"/>
              </w:rPr>
            </w:pPr>
          </w:p>
        </w:tc>
      </w:tr>
    </w:tbl>
    <w:p w14:paraId="4B1B7294" w14:textId="77777777" w:rsidR="00C76C37" w:rsidRPr="00DE289E" w:rsidRDefault="00C76C37" w:rsidP="00C76C37">
      <w:pPr>
        <w:rPr>
          <w:color w:val="FFFFFF"/>
          <w:lang w:eastAsia="en-US"/>
        </w:rPr>
      </w:pPr>
    </w:p>
    <w:p w14:paraId="7707865B" w14:textId="77777777" w:rsidR="00C76C37" w:rsidRPr="00DE289E" w:rsidRDefault="00C76C37" w:rsidP="00C76C37">
      <w:pPr>
        <w:rPr>
          <w:color w:val="FFFFFF"/>
          <w:lang w:eastAsia="en-US"/>
        </w:rPr>
      </w:pPr>
    </w:p>
    <w:p w14:paraId="76BA5527" w14:textId="77777777" w:rsidR="00C76C37" w:rsidRPr="00DE289E" w:rsidRDefault="00C76C37" w:rsidP="00C76C37">
      <w:pPr>
        <w:rPr>
          <w:color w:val="FFFFFF"/>
          <w:lang w:eastAsia="en-US"/>
        </w:rPr>
      </w:pPr>
    </w:p>
    <w:p w14:paraId="6561C25C" w14:textId="77777777" w:rsidR="00C76C37" w:rsidRPr="00DE289E" w:rsidRDefault="00C76C37" w:rsidP="00C76C37">
      <w:pPr>
        <w:rPr>
          <w:color w:val="FFFFFF"/>
          <w:lang w:eastAsia="en-US"/>
        </w:rPr>
      </w:pPr>
    </w:p>
    <w:p w14:paraId="726A33BD" w14:textId="77777777" w:rsidR="00C76C37" w:rsidRPr="00DE289E" w:rsidRDefault="00C76C37" w:rsidP="00C76C37">
      <w:pPr>
        <w:rPr>
          <w:color w:val="FFFFFF"/>
          <w:lang w:eastAsia="en-US"/>
        </w:rPr>
      </w:pPr>
    </w:p>
    <w:p w14:paraId="6F4FBE36" w14:textId="77777777" w:rsidR="00C76C37" w:rsidRPr="00DE289E" w:rsidRDefault="00C76C37" w:rsidP="00C76C37">
      <w:pPr>
        <w:rPr>
          <w:color w:val="FFFFFF"/>
          <w:lang w:eastAsia="en-US"/>
        </w:rPr>
      </w:pPr>
    </w:p>
    <w:p w14:paraId="614114D4" w14:textId="77777777" w:rsidR="00C76C37" w:rsidRPr="00DE289E" w:rsidRDefault="00C76C37" w:rsidP="00C76C37">
      <w:pPr>
        <w:rPr>
          <w:color w:val="FFFFFF"/>
          <w:lang w:eastAsia="en-US"/>
        </w:rPr>
      </w:pPr>
    </w:p>
    <w:p w14:paraId="18C8E28F" w14:textId="77777777" w:rsidR="00C76C37" w:rsidRPr="00DE289E" w:rsidRDefault="00C76C37" w:rsidP="00C76C37">
      <w:pPr>
        <w:rPr>
          <w:color w:val="FFFFFF"/>
          <w:lang w:eastAsia="en-US"/>
        </w:rPr>
      </w:pPr>
    </w:p>
    <w:p w14:paraId="6DA83DBF" w14:textId="77777777" w:rsidR="00C76C37" w:rsidRPr="00DE289E" w:rsidRDefault="00C76C37" w:rsidP="00C76C37">
      <w:pPr>
        <w:rPr>
          <w:color w:val="FFFFFF"/>
          <w:lang w:eastAsia="en-US"/>
        </w:rPr>
      </w:pPr>
    </w:p>
    <w:p w14:paraId="6A55B242" w14:textId="77777777" w:rsidR="00C76C37" w:rsidRPr="00DE289E" w:rsidRDefault="00C76C37" w:rsidP="00C76C37">
      <w:pPr>
        <w:rPr>
          <w:color w:val="FFFFFF"/>
          <w:lang w:eastAsia="en-US"/>
        </w:rPr>
      </w:pPr>
    </w:p>
    <w:p w14:paraId="74A48123" w14:textId="77777777" w:rsidR="00C76C37" w:rsidRPr="00DE289E" w:rsidRDefault="00C76C37" w:rsidP="00C76C37">
      <w:pPr>
        <w:rPr>
          <w:color w:val="FFFFFF"/>
          <w:lang w:eastAsia="en-US"/>
        </w:rPr>
      </w:pPr>
    </w:p>
    <w:p w14:paraId="65FB22E2" w14:textId="77777777" w:rsidR="00C76C37" w:rsidRPr="00DE289E" w:rsidRDefault="00C76C37" w:rsidP="00C76C37">
      <w:pPr>
        <w:rPr>
          <w:color w:val="FFFFFF"/>
          <w:lang w:eastAsia="en-US"/>
        </w:rPr>
      </w:pPr>
    </w:p>
    <w:p w14:paraId="6E762C03" w14:textId="77777777" w:rsidR="00C76C37" w:rsidRPr="00DE289E" w:rsidRDefault="00C76C37" w:rsidP="00C76C37">
      <w:pPr>
        <w:rPr>
          <w:color w:val="FFFFFF"/>
          <w:lang w:eastAsia="en-US"/>
        </w:rPr>
      </w:pPr>
    </w:p>
    <w:p w14:paraId="46836F38" w14:textId="77777777" w:rsidR="00C76C37" w:rsidRPr="00DE289E" w:rsidRDefault="00C76C37" w:rsidP="00C76C37">
      <w:pPr>
        <w:rPr>
          <w:color w:val="FFFFFF"/>
          <w:lang w:eastAsia="en-US"/>
        </w:rPr>
      </w:pPr>
    </w:p>
    <w:p w14:paraId="3B4E8233" w14:textId="77777777" w:rsidR="00C76C37" w:rsidRPr="00DE289E" w:rsidRDefault="00C76C37" w:rsidP="00C76C37">
      <w:pPr>
        <w:rPr>
          <w:color w:val="FFFFFF"/>
          <w:lang w:eastAsia="en-US"/>
        </w:rPr>
      </w:pPr>
    </w:p>
    <w:p w14:paraId="4DE5A39C" w14:textId="77777777" w:rsidR="00C76C37" w:rsidRPr="00DE289E" w:rsidRDefault="00C76C37" w:rsidP="00C76C37">
      <w:pPr>
        <w:rPr>
          <w:color w:val="FFFFFF"/>
          <w:lang w:eastAsia="en-US"/>
        </w:rPr>
      </w:pPr>
    </w:p>
    <w:p w14:paraId="7DC283A4" w14:textId="77777777" w:rsidR="00C76C37" w:rsidRPr="00DE289E" w:rsidRDefault="00C76C37" w:rsidP="00C76C37">
      <w:pPr>
        <w:rPr>
          <w:color w:val="FFFFFF"/>
          <w:lang w:eastAsia="en-US"/>
        </w:rPr>
      </w:pPr>
    </w:p>
    <w:p w14:paraId="2A4120F7" w14:textId="77777777" w:rsidR="00C76C37" w:rsidRPr="00DE289E" w:rsidRDefault="00C76C37" w:rsidP="00C76C37">
      <w:pPr>
        <w:rPr>
          <w:color w:val="FFFFFF"/>
          <w:lang w:eastAsia="en-US"/>
        </w:rPr>
      </w:pPr>
    </w:p>
    <w:p w14:paraId="1F9A7D46" w14:textId="77777777" w:rsidR="00C76C37" w:rsidRPr="00DE289E" w:rsidRDefault="00C76C37" w:rsidP="00C76C37">
      <w:pPr>
        <w:rPr>
          <w:color w:val="FFFFFF"/>
          <w:lang w:eastAsia="en-US"/>
        </w:rPr>
      </w:pPr>
    </w:p>
    <w:p w14:paraId="04C49C3B" w14:textId="77777777" w:rsidR="00C76C37" w:rsidRPr="00DE289E" w:rsidRDefault="00C76C37" w:rsidP="00C76C37">
      <w:pPr>
        <w:rPr>
          <w:color w:val="FFFFFF"/>
          <w:lang w:eastAsia="en-US"/>
        </w:rPr>
      </w:pPr>
    </w:p>
    <w:p w14:paraId="05AA46F3" w14:textId="77777777" w:rsidR="00C76C37" w:rsidRDefault="00C76C37" w:rsidP="00C76C37">
      <w:pPr>
        <w:rPr>
          <w:color w:val="FFFFFF"/>
          <w:lang w:eastAsia="en-US"/>
        </w:rPr>
      </w:pPr>
    </w:p>
    <w:p w14:paraId="70707EA3" w14:textId="77777777" w:rsidR="00C76C37" w:rsidRDefault="00C76C37" w:rsidP="00C76C37">
      <w:pPr>
        <w:rPr>
          <w:color w:val="FFFFFF"/>
          <w:lang w:eastAsia="en-US"/>
        </w:rPr>
      </w:pPr>
    </w:p>
    <w:p w14:paraId="26B7336B" w14:textId="77777777" w:rsidR="00C76C37" w:rsidRPr="00DE289E" w:rsidRDefault="00C76C37" w:rsidP="00C76C37">
      <w:pPr>
        <w:rPr>
          <w:color w:val="FFFFFF"/>
          <w:lang w:eastAsia="en-US"/>
        </w:rPr>
      </w:pPr>
    </w:p>
    <w:p w14:paraId="5D3C619E" w14:textId="77777777" w:rsidR="00C76C37" w:rsidRPr="00DE289E" w:rsidRDefault="00C76C37" w:rsidP="00C76C37">
      <w:pPr>
        <w:rPr>
          <w:color w:val="FFFFFF"/>
          <w:lang w:eastAsia="en-US"/>
        </w:rPr>
      </w:pPr>
    </w:p>
    <w:p w14:paraId="7079CAC1" w14:textId="77777777" w:rsidR="00C76C37" w:rsidRDefault="00C76C37" w:rsidP="00C76C37">
      <w:pPr>
        <w:rPr>
          <w:color w:val="FFFFFF"/>
          <w:lang w:eastAsia="en-US"/>
        </w:rPr>
      </w:pPr>
    </w:p>
    <w:p w14:paraId="0B643E96" w14:textId="77777777" w:rsidR="00C76C37" w:rsidRPr="00DE289E" w:rsidRDefault="00C76C37" w:rsidP="00C76C37">
      <w:pPr>
        <w:rPr>
          <w:color w:val="FFFFFF"/>
          <w:lang w:eastAsia="en-US"/>
        </w:rPr>
      </w:pPr>
    </w:p>
    <w:p w14:paraId="1FC1A655" w14:textId="77777777" w:rsidR="00C76C37" w:rsidRPr="00DE289E" w:rsidRDefault="00C76C37" w:rsidP="00C76C37">
      <w:pPr>
        <w:rPr>
          <w:color w:val="FFFFFF"/>
          <w:lang w:eastAsia="en-US"/>
        </w:rPr>
      </w:pPr>
    </w:p>
    <w:p w14:paraId="6316DA4D" w14:textId="77777777" w:rsidR="00C76C37" w:rsidRDefault="00C76C37" w:rsidP="00C76C37">
      <w:pPr>
        <w:rPr>
          <w:color w:val="FFFFFF"/>
          <w:lang w:eastAsia="en-US"/>
        </w:rPr>
      </w:pPr>
    </w:p>
    <w:p w14:paraId="7EC1AA7D" w14:textId="77777777" w:rsidR="00C76C37" w:rsidRDefault="00C76C37" w:rsidP="00C76C37">
      <w:pPr>
        <w:rPr>
          <w:color w:val="FFFFFF"/>
          <w:lang w:eastAsia="en-US"/>
        </w:rPr>
      </w:pPr>
    </w:p>
    <w:p w14:paraId="66B67A8A" w14:textId="77777777" w:rsidR="00C76C37" w:rsidRDefault="00C76C37" w:rsidP="00C76C37">
      <w:pPr>
        <w:rPr>
          <w:color w:val="FFFFFF"/>
          <w:lang w:eastAsia="en-US"/>
        </w:rPr>
      </w:pPr>
    </w:p>
    <w:p w14:paraId="55BBE05E" w14:textId="6D1B226D" w:rsidR="00C76C37" w:rsidRDefault="00C76C37" w:rsidP="00C76C37">
      <w:pPr>
        <w:rPr>
          <w:color w:val="FFFFFF"/>
          <w:lang w:eastAsia="en-US"/>
        </w:rPr>
      </w:pPr>
    </w:p>
    <w:p w14:paraId="4504A2FD" w14:textId="5DED9342" w:rsidR="004A7186" w:rsidRDefault="004A7186" w:rsidP="00C76C37">
      <w:pPr>
        <w:rPr>
          <w:color w:val="FFFFFF"/>
          <w:lang w:eastAsia="en-US"/>
        </w:rPr>
      </w:pPr>
    </w:p>
    <w:p w14:paraId="7E373286" w14:textId="77777777" w:rsidR="004A7186" w:rsidRDefault="004A7186" w:rsidP="00C76C37">
      <w:pPr>
        <w:rPr>
          <w:color w:val="FFFFFF"/>
          <w:lang w:eastAsia="en-US"/>
        </w:rPr>
      </w:pPr>
    </w:p>
    <w:p w14:paraId="239B5323" w14:textId="77777777" w:rsidR="00C76C37" w:rsidRPr="00DE289E" w:rsidRDefault="00C76C37" w:rsidP="00C76C37">
      <w:pPr>
        <w:tabs>
          <w:tab w:val="center" w:pos="4536"/>
          <w:tab w:val="right" w:pos="9072"/>
        </w:tabs>
        <w:rPr>
          <w:rFonts w:cs="Arial"/>
          <w:b/>
          <w:bdr w:val="single" w:sz="4" w:space="0" w:color="auto" w:frame="1"/>
        </w:rPr>
      </w:pPr>
      <w:r w:rsidRPr="00DE289E">
        <w:rPr>
          <w:rFonts w:cs="Arial"/>
          <w:b/>
          <w:bdr w:val="single" w:sz="4" w:space="0" w:color="auto" w:frame="1"/>
        </w:rPr>
        <w:t>Obrazec št. 1A</w:t>
      </w:r>
    </w:p>
    <w:p w14:paraId="18D1349E" w14:textId="77777777" w:rsidR="00C76C37" w:rsidRPr="00DE289E" w:rsidRDefault="00C76C37" w:rsidP="00C76C37">
      <w:pPr>
        <w:tabs>
          <w:tab w:val="center" w:pos="4536"/>
          <w:tab w:val="right" w:pos="9072"/>
        </w:tabs>
        <w:jc w:val="both"/>
        <w:rPr>
          <w:rFonts w:cs="Arial"/>
          <w:b/>
        </w:rPr>
      </w:pPr>
    </w:p>
    <w:p w14:paraId="2CDC4F24" w14:textId="77777777" w:rsidR="00C76C37" w:rsidRPr="00DE289E" w:rsidRDefault="00C76C37" w:rsidP="00C76C37">
      <w:pPr>
        <w:tabs>
          <w:tab w:val="center" w:pos="4536"/>
          <w:tab w:val="right" w:pos="9072"/>
        </w:tabs>
        <w:jc w:val="both"/>
        <w:rPr>
          <w:rFonts w:cs="Arial"/>
          <w:b/>
        </w:rPr>
      </w:pPr>
    </w:p>
    <w:p w14:paraId="1AD4E555" w14:textId="77777777" w:rsidR="00C76C37" w:rsidRPr="00DE289E" w:rsidRDefault="00C76C37" w:rsidP="00C76C37">
      <w:pPr>
        <w:jc w:val="center"/>
        <w:outlineLvl w:val="0"/>
        <w:rPr>
          <w:rFonts w:cs="Arial"/>
          <w:b/>
          <w:sz w:val="24"/>
          <w:szCs w:val="24"/>
        </w:rPr>
      </w:pPr>
      <w:r w:rsidRPr="00DE289E">
        <w:rPr>
          <w:rFonts w:cs="Arial"/>
          <w:b/>
          <w:sz w:val="24"/>
          <w:szCs w:val="24"/>
        </w:rPr>
        <w:t>IZJAVA O SKUPNI PONUDBI IN POOBLASTILO ZA PODPIS PONUDBE – SKUPINA PONUDNIKOV</w:t>
      </w:r>
    </w:p>
    <w:p w14:paraId="746EABC4"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54C07FC1" w14:textId="77777777" w:rsidR="00C76C37" w:rsidRPr="00DE289E" w:rsidRDefault="00C76C37" w:rsidP="00C76C37">
      <w:pPr>
        <w:jc w:val="both"/>
        <w:rPr>
          <w:rFonts w:cs="Arial"/>
        </w:rPr>
      </w:pPr>
    </w:p>
    <w:p w14:paraId="77F1EB32" w14:textId="65D84DED" w:rsidR="00C76C37" w:rsidRPr="00DE289E" w:rsidRDefault="00C76C37" w:rsidP="001E718D">
      <w:pPr>
        <w:jc w:val="both"/>
        <w:rPr>
          <w:rFonts w:cs="Arial"/>
          <w:b/>
        </w:rPr>
      </w:pPr>
      <w:r w:rsidRPr="00DE289E">
        <w:rPr>
          <w:rFonts w:cs="Arial"/>
        </w:rPr>
        <w:t>V zvezi z javnim naročilom »</w:t>
      </w:r>
      <w:r w:rsidR="00C52FF5" w:rsidRPr="00BE1799">
        <w:rPr>
          <w:rFonts w:cs="Arial"/>
          <w:b/>
        </w:rPr>
        <w:t xml:space="preserve">Vzdrževanje, popravila in servisiranje klimatskih, prezračevalnih, hladilnih in energetskih sistemov ter </w:t>
      </w:r>
      <w:proofErr w:type="spellStart"/>
      <w:r w:rsidR="00C52FF5" w:rsidRPr="00BE1799">
        <w:rPr>
          <w:rFonts w:cs="Arial"/>
          <w:b/>
        </w:rPr>
        <w:t>split</w:t>
      </w:r>
      <w:proofErr w:type="spellEnd"/>
      <w:r w:rsidR="00C52FF5" w:rsidRPr="00BE1799">
        <w:rPr>
          <w:rFonts w:cs="Arial"/>
          <w:b/>
        </w:rPr>
        <w:t xml:space="preserve"> sistemov</w:t>
      </w:r>
      <w:r w:rsidRPr="00DE289E">
        <w:rPr>
          <w:rFonts w:cs="Arial"/>
        </w:rPr>
        <w:t>«</w:t>
      </w:r>
      <w:r w:rsidR="005C487D">
        <w:rPr>
          <w:rFonts w:cs="Arial"/>
        </w:rPr>
        <w:t xml:space="preserve">, št. </w:t>
      </w:r>
      <w:proofErr w:type="spellStart"/>
      <w:r w:rsidR="005C487D">
        <w:rPr>
          <w:rFonts w:cs="Arial"/>
        </w:rPr>
        <w:t>JN</w:t>
      </w:r>
      <w:proofErr w:type="spellEnd"/>
      <w:r w:rsidR="005C487D">
        <w:rPr>
          <w:rFonts w:cs="Arial"/>
        </w:rPr>
        <w:t>-00</w:t>
      </w:r>
      <w:r w:rsidR="00C52FF5">
        <w:rPr>
          <w:rFonts w:cs="Arial"/>
        </w:rPr>
        <w:t>05</w:t>
      </w:r>
      <w:r w:rsidR="005C487D">
        <w:rPr>
          <w:rFonts w:cs="Arial"/>
        </w:rPr>
        <w:t>/202</w:t>
      </w:r>
      <w:r w:rsidR="00C52FF5">
        <w:rPr>
          <w:rFonts w:cs="Arial"/>
        </w:rPr>
        <w:t>6</w:t>
      </w:r>
      <w:r w:rsidRPr="00DE289E">
        <w:rPr>
          <w:rFonts w:cs="Arial"/>
        </w:rPr>
        <w:t xml:space="preserve"> naročnika Onkološki inštitut Ljubljana, izjavljamo:</w:t>
      </w:r>
    </w:p>
    <w:p w14:paraId="16D8E66F" w14:textId="77777777" w:rsidR="00C76C37" w:rsidRPr="00DE289E" w:rsidRDefault="00C76C37" w:rsidP="001E718D">
      <w:pPr>
        <w:jc w:val="both"/>
        <w:rPr>
          <w:rFonts w:cs="Arial"/>
        </w:rPr>
      </w:pPr>
      <w:r w:rsidRPr="00DE289E">
        <w:rPr>
          <w:rFonts w:cs="Arial"/>
        </w:rPr>
        <w:t>- da pri ponudbi oziroma izvedbi tega naročila nastopamo skupaj,</w:t>
      </w:r>
    </w:p>
    <w:p w14:paraId="1A0D012D" w14:textId="77777777" w:rsidR="00C76C37" w:rsidRPr="00DE289E" w:rsidRDefault="00C76C37" w:rsidP="001E718D">
      <w:pPr>
        <w:jc w:val="both"/>
        <w:rPr>
          <w:rFonts w:cs="Arial"/>
        </w:rPr>
      </w:pPr>
      <w:r w:rsidRPr="00DE289E">
        <w:rPr>
          <w:rFonts w:cs="Arial"/>
        </w:rPr>
        <w:t>- da za izvedbo predmetnega naročila odgovarjamo solidarno.</w:t>
      </w:r>
    </w:p>
    <w:p w14:paraId="7FF2CE72" w14:textId="77777777" w:rsidR="00C76C37" w:rsidRPr="00DE289E" w:rsidRDefault="00C76C37" w:rsidP="00C76C37">
      <w:pPr>
        <w:jc w:val="both"/>
        <w:rPr>
          <w:rFonts w:cs="Arial"/>
        </w:rPr>
      </w:pPr>
    </w:p>
    <w:p w14:paraId="20E6E6F9" w14:textId="77777777" w:rsidR="00C76C37" w:rsidRPr="00DE289E" w:rsidRDefault="00C76C37" w:rsidP="00C76C37">
      <w:pPr>
        <w:jc w:val="both"/>
        <w:rPr>
          <w:rFonts w:cs="Arial"/>
        </w:rPr>
      </w:pPr>
      <w:r w:rsidRPr="00DE289E">
        <w:rPr>
          <w:rFonts w:cs="Arial"/>
        </w:rPr>
        <w:t>Kot zakoniti zastopniki podjetij, ki oddajajo skupno ponudbo, pooblaščamo:</w:t>
      </w:r>
    </w:p>
    <w:p w14:paraId="5537A62A" w14:textId="77777777" w:rsidR="00C76C37" w:rsidRPr="00DE289E" w:rsidRDefault="00C76C37" w:rsidP="00C76C37">
      <w:pPr>
        <w:jc w:val="both"/>
        <w:rPr>
          <w:rFonts w:cs="Arial"/>
        </w:rPr>
      </w:pPr>
    </w:p>
    <w:p w14:paraId="52EE6C94" w14:textId="77777777" w:rsidR="00C76C37" w:rsidRPr="00DE289E" w:rsidRDefault="00C76C37" w:rsidP="00C76C37">
      <w:pPr>
        <w:jc w:val="both"/>
        <w:rPr>
          <w:rFonts w:cs="Arial"/>
        </w:rPr>
      </w:pPr>
      <w:r w:rsidRPr="00DE289E">
        <w:rPr>
          <w:rFonts w:cs="Arial"/>
        </w:rPr>
        <w:t>Podjetje: ___________________________________</w:t>
      </w:r>
    </w:p>
    <w:p w14:paraId="1FC84302" w14:textId="77777777" w:rsidR="00C76C37" w:rsidRPr="00DE289E" w:rsidRDefault="00C76C37" w:rsidP="00C76C37">
      <w:pPr>
        <w:jc w:val="both"/>
        <w:rPr>
          <w:rFonts w:cs="Arial"/>
        </w:rPr>
      </w:pPr>
    </w:p>
    <w:p w14:paraId="60BF6403" w14:textId="77777777" w:rsidR="00C76C37" w:rsidRPr="00DE289E" w:rsidRDefault="00C76C37" w:rsidP="00C76C37">
      <w:pPr>
        <w:jc w:val="both"/>
        <w:rPr>
          <w:rFonts w:cs="Arial"/>
        </w:rPr>
      </w:pPr>
      <w:r w:rsidRPr="00DE289E">
        <w:rPr>
          <w:rFonts w:cs="Arial"/>
        </w:rPr>
        <w:t>Ime in priimek zakonitega zastopnika: _________________________________,</w:t>
      </w:r>
    </w:p>
    <w:p w14:paraId="296CC173" w14:textId="77777777" w:rsidR="00C76C37" w:rsidRPr="00DE289E" w:rsidRDefault="00C76C37" w:rsidP="00C76C37">
      <w:pPr>
        <w:jc w:val="both"/>
        <w:rPr>
          <w:rFonts w:cs="Arial"/>
        </w:rPr>
      </w:pPr>
    </w:p>
    <w:p w14:paraId="4C462401" w14:textId="77777777" w:rsidR="00C76C37" w:rsidRPr="00DE289E" w:rsidRDefault="00C76C37" w:rsidP="00C76C37">
      <w:pPr>
        <w:jc w:val="both"/>
        <w:rPr>
          <w:rFonts w:cs="Arial"/>
          <w:b/>
        </w:rPr>
      </w:pPr>
      <w:r w:rsidRPr="00DE289E">
        <w:rPr>
          <w:rFonts w:cs="Arial"/>
        </w:rPr>
        <w:t>da v imenu vseh ponudnikov podpiše ponudbo in nas zastopa nasproti naročniku v predmetnem postopku.</w:t>
      </w:r>
    </w:p>
    <w:p w14:paraId="39E0224A"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C76C37" w:rsidRPr="00DE289E" w14:paraId="35605E5D" w14:textId="77777777" w:rsidTr="00A4275D">
        <w:tc>
          <w:tcPr>
            <w:tcW w:w="2193" w:type="dxa"/>
            <w:tcBorders>
              <w:top w:val="single" w:sz="4" w:space="0" w:color="auto"/>
              <w:left w:val="single" w:sz="4" w:space="0" w:color="auto"/>
              <w:bottom w:val="single" w:sz="4" w:space="0" w:color="auto"/>
              <w:right w:val="single" w:sz="4" w:space="0" w:color="auto"/>
            </w:tcBorders>
            <w:vAlign w:val="center"/>
            <w:hideMark/>
          </w:tcPr>
          <w:p w14:paraId="6690483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830912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D26B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03E28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1B15FB8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C76C37" w:rsidRPr="00DE289E" w14:paraId="23299793"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tcPr>
          <w:p w14:paraId="4D10DF37"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1B501B1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6B2D3B71"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414E4D5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3F9129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54AEF7E"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16D276F0"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5B4450C"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0DA8B9B2"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1CE8AC98"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5320F4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C80B1E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403654C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EDF95"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28B8C434"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FC9C92F"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1B37D23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789308C"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184226"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3EAE9D1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BCD9422"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C76C37" w:rsidRPr="00DE289E" w14:paraId="77466EEA" w14:textId="77777777" w:rsidTr="00A4275D">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34BCF4A" w14:textId="77777777" w:rsidR="00C76C37"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1E5C1FE7"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F40A879"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E8C15B3"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F297BDF"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5581FFFD" w14:textId="77777777" w:rsidR="00C76C37" w:rsidRPr="00DE289E" w:rsidRDefault="00C76C37" w:rsidP="00A4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6419F753" w14:textId="77777777" w:rsidR="00C76C37"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320FC8"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294435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CE78E8F"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6A54E1C2"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65B933"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7EBEAE" w14:textId="77777777" w:rsidR="00C76C37" w:rsidRPr="00DE289E" w:rsidRDefault="00C76C37" w:rsidP="00C76C37">
      <w:r>
        <w:tab/>
      </w:r>
      <w:r>
        <w:tab/>
      </w:r>
      <w:r>
        <w:tab/>
      </w:r>
      <w:r>
        <w:tab/>
        <w:t xml:space="preserve">                    </w:t>
      </w:r>
      <w:r>
        <w:tab/>
      </w:r>
      <w:r>
        <w:tab/>
      </w:r>
      <w:r>
        <w:tab/>
      </w:r>
      <w:r>
        <w:tab/>
      </w:r>
      <w:r>
        <w:tab/>
      </w:r>
      <w:r>
        <w:tab/>
      </w:r>
      <w:r>
        <w:tab/>
      </w:r>
      <w:r w:rsidRPr="00DE289E">
        <w:t>Podpis in žig pooblaščenca:______________________</w:t>
      </w:r>
    </w:p>
    <w:p w14:paraId="2B65FB4B" w14:textId="77777777" w:rsidR="00C76C37" w:rsidRPr="00DE289E" w:rsidRDefault="00C76C37" w:rsidP="00C76C37">
      <w:pPr>
        <w:tabs>
          <w:tab w:val="center" w:pos="4536"/>
          <w:tab w:val="right" w:pos="9072"/>
        </w:tabs>
        <w:rPr>
          <w:rFonts w:cs="Arial"/>
          <w:b/>
        </w:rPr>
      </w:pPr>
    </w:p>
    <w:p w14:paraId="02663D2C" w14:textId="77777777" w:rsidR="00C76C37" w:rsidRPr="00DE289E" w:rsidRDefault="00C76C37" w:rsidP="00C76C37">
      <w:pPr>
        <w:tabs>
          <w:tab w:val="center" w:pos="4536"/>
          <w:tab w:val="right" w:pos="9072"/>
        </w:tabs>
        <w:rPr>
          <w:rFonts w:cs="Arial"/>
          <w:b/>
        </w:rPr>
      </w:pPr>
    </w:p>
    <w:p w14:paraId="27457B0E" w14:textId="77777777" w:rsidR="00C76C37" w:rsidRPr="00DE289E" w:rsidRDefault="00C76C37" w:rsidP="00C76C37">
      <w:pPr>
        <w:tabs>
          <w:tab w:val="center" w:pos="4536"/>
          <w:tab w:val="right" w:pos="9072"/>
        </w:tabs>
        <w:rPr>
          <w:rFonts w:cs="Arial"/>
          <w:b/>
        </w:rPr>
      </w:pPr>
    </w:p>
    <w:p w14:paraId="2F8E9929" w14:textId="77777777" w:rsidR="00C76C37" w:rsidRDefault="00C76C37" w:rsidP="00C76C37">
      <w:pPr>
        <w:tabs>
          <w:tab w:val="center" w:pos="4536"/>
          <w:tab w:val="right" w:pos="9072"/>
        </w:tabs>
        <w:rPr>
          <w:rFonts w:cs="Arial"/>
          <w:b/>
        </w:rPr>
      </w:pPr>
    </w:p>
    <w:p w14:paraId="0C9698E8" w14:textId="77777777" w:rsidR="00C76C37" w:rsidRDefault="00C76C37" w:rsidP="00C76C37">
      <w:pPr>
        <w:tabs>
          <w:tab w:val="center" w:pos="4536"/>
          <w:tab w:val="right" w:pos="9072"/>
        </w:tabs>
        <w:rPr>
          <w:rFonts w:cs="Arial"/>
          <w:b/>
        </w:rPr>
      </w:pPr>
    </w:p>
    <w:p w14:paraId="0874BC0D" w14:textId="77777777" w:rsidR="00C76C37" w:rsidRDefault="00C76C37" w:rsidP="00C76C37">
      <w:pPr>
        <w:tabs>
          <w:tab w:val="center" w:pos="4536"/>
          <w:tab w:val="right" w:pos="9072"/>
        </w:tabs>
        <w:rPr>
          <w:rFonts w:cs="Arial"/>
          <w:b/>
        </w:rPr>
      </w:pPr>
    </w:p>
    <w:p w14:paraId="015EE1F1" w14:textId="77777777" w:rsidR="00C76C37" w:rsidRDefault="00C76C37" w:rsidP="00C76C37">
      <w:pPr>
        <w:tabs>
          <w:tab w:val="center" w:pos="4536"/>
          <w:tab w:val="right" w:pos="9072"/>
        </w:tabs>
        <w:rPr>
          <w:rFonts w:cs="Arial"/>
          <w:b/>
        </w:rPr>
      </w:pPr>
    </w:p>
    <w:p w14:paraId="3B8D9BA5" w14:textId="77777777" w:rsidR="00C76C37" w:rsidRPr="00DE289E" w:rsidRDefault="00C76C37" w:rsidP="00C76C37">
      <w:pPr>
        <w:tabs>
          <w:tab w:val="center" w:pos="4536"/>
          <w:tab w:val="right" w:pos="9072"/>
        </w:tabs>
        <w:rPr>
          <w:rFonts w:cs="Arial"/>
          <w:b/>
        </w:rPr>
      </w:pPr>
    </w:p>
    <w:p w14:paraId="4298DE19" w14:textId="77777777" w:rsidR="00C76C37" w:rsidRDefault="00C76C37" w:rsidP="00C76C37">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DE289E" w14:paraId="2E54D9AD"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7D8D3C72" w14:textId="77777777" w:rsidR="00C76C37" w:rsidRPr="00DE289E" w:rsidRDefault="00C76C37" w:rsidP="00A4275D">
            <w:pPr>
              <w:jc w:val="both"/>
              <w:rPr>
                <w:b/>
                <w:szCs w:val="24"/>
                <w:lang w:eastAsia="en-US"/>
              </w:rPr>
            </w:pPr>
            <w:r w:rsidRPr="00DE289E">
              <w:rPr>
                <w:rFonts w:cs="Arial"/>
                <w:b/>
              </w:rPr>
              <w:br w:type="page"/>
            </w:r>
            <w:r w:rsidRPr="00DE289E">
              <w:rPr>
                <w:b/>
              </w:rPr>
              <w:t>Obrazec št. 2</w:t>
            </w:r>
          </w:p>
        </w:tc>
      </w:tr>
    </w:tbl>
    <w:p w14:paraId="082F89DC" w14:textId="77777777" w:rsidR="00C76C37" w:rsidRPr="00DE289E" w:rsidRDefault="00C76C37" w:rsidP="00C76C37">
      <w:pPr>
        <w:rPr>
          <w:rFonts w:cs="Arial"/>
          <w:lang w:eastAsia="en-US"/>
        </w:rPr>
      </w:pPr>
    </w:p>
    <w:p w14:paraId="22C85F64" w14:textId="77777777" w:rsidR="00C76C37" w:rsidRPr="00DE289E" w:rsidRDefault="00C76C37" w:rsidP="00C76C37">
      <w:pPr>
        <w:jc w:val="both"/>
        <w:rPr>
          <w:rFonts w:cs="Arial"/>
          <w:b/>
          <w:sz w:val="24"/>
        </w:rPr>
      </w:pPr>
    </w:p>
    <w:p w14:paraId="7C004815" w14:textId="77777777" w:rsidR="00C76C37" w:rsidRPr="00DE289E" w:rsidRDefault="00C76C37" w:rsidP="00C76C37">
      <w:pPr>
        <w:jc w:val="center"/>
        <w:rPr>
          <w:rFonts w:cs="Arial"/>
          <w:b/>
          <w:sz w:val="24"/>
        </w:rPr>
      </w:pPr>
      <w:r w:rsidRPr="00DE289E">
        <w:rPr>
          <w:rFonts w:cs="Arial"/>
          <w:b/>
          <w:sz w:val="24"/>
        </w:rPr>
        <w:t>PONUDBENI PREDRAČUN – POVZETEK (rekapitulacija)</w:t>
      </w:r>
    </w:p>
    <w:p w14:paraId="31DA35C8" w14:textId="77777777" w:rsidR="00C76C37" w:rsidRPr="00DE289E" w:rsidRDefault="00C76C37" w:rsidP="00C76C37">
      <w:pPr>
        <w:tabs>
          <w:tab w:val="left" w:pos="708"/>
        </w:tabs>
        <w:rPr>
          <w:rFonts w:cs="Arial"/>
        </w:rPr>
      </w:pPr>
      <w:r>
        <w:rPr>
          <w:rFonts w:cs="Arial"/>
          <w:b/>
          <w:color w:val="000000"/>
        </w:rPr>
        <w:t xml:space="preserve"> </w:t>
      </w:r>
    </w:p>
    <w:p w14:paraId="1B4DFFB7" w14:textId="77777777" w:rsidR="00C76C37" w:rsidRPr="00DE289E" w:rsidRDefault="00C76C37" w:rsidP="00C76C37">
      <w:pPr>
        <w:tabs>
          <w:tab w:val="left" w:pos="708"/>
        </w:tabs>
        <w:rPr>
          <w:rFonts w:cs="Arial"/>
        </w:rPr>
      </w:pPr>
    </w:p>
    <w:p w14:paraId="1A57E2F4" w14:textId="77777777" w:rsidR="00C76C37" w:rsidRPr="002648B1" w:rsidRDefault="00C76C37" w:rsidP="00C76C37">
      <w:pPr>
        <w:tabs>
          <w:tab w:val="left" w:pos="708"/>
        </w:tabs>
        <w:jc w:val="both"/>
        <w:rPr>
          <w:rFonts w:cs="Arial"/>
          <w:color w:val="000000"/>
        </w:rPr>
      </w:pPr>
      <w:r w:rsidRPr="002648B1">
        <w:rPr>
          <w:rFonts w:cs="Arial"/>
        </w:rPr>
        <w:t xml:space="preserve">Ponudnik mora ponudbeni predračun (razčlenjen) izpolniti v Excelovi tabeli. </w:t>
      </w:r>
      <w:r w:rsidRPr="002648B1">
        <w:rPr>
          <w:rFonts w:cs="Arial"/>
          <w:color w:val="000000"/>
        </w:rPr>
        <w:t>Pri izpolnjevanju Ponudbenega predračuna v excelu mora ponudnik upoštevati naslednja navodila:</w:t>
      </w:r>
    </w:p>
    <w:p w14:paraId="38AA6B7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14:paraId="7CE91F8C" w14:textId="5603168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w:t>
      </w:r>
      <w:r w:rsidR="00852F50">
        <w:rPr>
          <w:rFonts w:cs="Arial"/>
          <w:color w:val="000000"/>
        </w:rPr>
        <w:t>črtice</w:t>
      </w:r>
      <w:r w:rsidRPr="002C5FDD">
        <w:rPr>
          <w:rFonts w:cs="Arial"/>
          <w:color w:val="000000"/>
        </w:rPr>
        <w:t xml:space="preserve"> pa vpiše podatke, ki jih naročnik zahteva.</w:t>
      </w:r>
    </w:p>
    <w:p w14:paraId="166C38F8"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14:paraId="50D2465A" w14:textId="458352EC"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mora </w:t>
      </w:r>
      <w:r w:rsidR="000753AC">
        <w:rPr>
          <w:rFonts w:cs="Arial"/>
          <w:color w:val="000000"/>
        </w:rPr>
        <w:t xml:space="preserve">v </w:t>
      </w:r>
      <w:r w:rsidRPr="002C5FDD">
        <w:rPr>
          <w:rFonts w:cs="Arial"/>
          <w:color w:val="000000"/>
        </w:rPr>
        <w:t>Ponudbenem predračunu obvezno izpolniti vse zahtevane podatke.</w:t>
      </w:r>
      <w:r w:rsidRPr="002C5FDD">
        <w:rPr>
          <w:rFonts w:cs="Arial"/>
          <w:color w:val="000000"/>
        </w:rPr>
        <w:tab/>
      </w:r>
    </w:p>
    <w:p w14:paraId="2DE1D6BE"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14:paraId="4BF80E04" w14:textId="77777777" w:rsidR="00C76C37" w:rsidRPr="002C5FDD" w:rsidRDefault="00C76C37" w:rsidP="00C76C37">
      <w:pPr>
        <w:widowControl w:val="0"/>
        <w:numPr>
          <w:ilvl w:val="0"/>
          <w:numId w:val="5"/>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14:paraId="063E84E0"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5000"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814"/>
        <w:gridCol w:w="4246"/>
      </w:tblGrid>
      <w:tr w:rsidR="002E6873" w:rsidRPr="00CF46D7" w14:paraId="4FD6B530" w14:textId="77777777" w:rsidTr="002E6873">
        <w:trPr>
          <w:trHeight w:val="595"/>
        </w:trPr>
        <w:tc>
          <w:tcPr>
            <w:tcW w:w="2657" w:type="pct"/>
            <w:tcBorders>
              <w:top w:val="single" w:sz="4" w:space="0" w:color="auto"/>
              <w:left w:val="single" w:sz="4" w:space="0" w:color="auto"/>
              <w:bottom w:val="single" w:sz="4" w:space="0" w:color="auto"/>
              <w:right w:val="single" w:sz="4" w:space="0" w:color="auto"/>
            </w:tcBorders>
            <w:vAlign w:val="center"/>
            <w:hideMark/>
          </w:tcPr>
          <w:p w14:paraId="17F84FF1" w14:textId="2740EC49" w:rsidR="002E6873" w:rsidRPr="00CF46D7" w:rsidRDefault="002E6873" w:rsidP="006952C7">
            <w:pPr>
              <w:rPr>
                <w:rFonts w:cs="Arial"/>
                <w:b/>
                <w:sz w:val="24"/>
              </w:rPr>
            </w:pPr>
            <w:r w:rsidRPr="00BA5F8E">
              <w:rPr>
                <w:rFonts w:cs="Arial"/>
                <w:b/>
                <w:sz w:val="24"/>
              </w:rPr>
              <w:t xml:space="preserve">Vzdrževanje, popravila in servisiranje klimatskih, prezračevalnih, hladilnih in energetskih sistemov ter </w:t>
            </w:r>
            <w:proofErr w:type="spellStart"/>
            <w:r w:rsidRPr="00BA5F8E">
              <w:rPr>
                <w:rFonts w:cs="Arial"/>
                <w:b/>
                <w:sz w:val="24"/>
              </w:rPr>
              <w:t>split</w:t>
            </w:r>
            <w:proofErr w:type="spellEnd"/>
            <w:r w:rsidRPr="00BA5F8E">
              <w:rPr>
                <w:rFonts w:cs="Arial"/>
                <w:b/>
                <w:sz w:val="24"/>
              </w:rPr>
              <w:t xml:space="preserve"> sistemov</w:t>
            </w:r>
          </w:p>
        </w:tc>
        <w:tc>
          <w:tcPr>
            <w:tcW w:w="2343" w:type="pct"/>
            <w:tcBorders>
              <w:top w:val="single" w:sz="4" w:space="0" w:color="auto"/>
              <w:left w:val="single" w:sz="4" w:space="0" w:color="auto"/>
              <w:bottom w:val="single" w:sz="4" w:space="0" w:color="auto"/>
              <w:right w:val="single" w:sz="4" w:space="0" w:color="auto"/>
            </w:tcBorders>
            <w:vAlign w:val="center"/>
          </w:tcPr>
          <w:p w14:paraId="2C1F824E" w14:textId="77777777" w:rsidR="002E6873" w:rsidRPr="00CF46D7" w:rsidRDefault="002E6873" w:rsidP="006952C7">
            <w:pPr>
              <w:jc w:val="center"/>
              <w:rPr>
                <w:rFonts w:cs="Arial"/>
                <w:b/>
                <w:sz w:val="24"/>
              </w:rPr>
            </w:pPr>
            <w:r w:rsidRPr="0033217B">
              <w:rPr>
                <w:rFonts w:cs="Arial"/>
                <w:b/>
                <w:sz w:val="24"/>
              </w:rPr>
              <w:t xml:space="preserve">SKUPNA </w:t>
            </w:r>
            <w:r w:rsidRPr="00CF46D7">
              <w:rPr>
                <w:rFonts w:cs="Arial"/>
                <w:b/>
                <w:sz w:val="24"/>
              </w:rPr>
              <w:t>VREDNOST PONUDBE v EUR z DDV*</w:t>
            </w:r>
          </w:p>
        </w:tc>
      </w:tr>
      <w:tr w:rsidR="002E6873" w:rsidRPr="00CF46D7" w14:paraId="681A9000" w14:textId="77777777" w:rsidTr="00DC7CE2">
        <w:trPr>
          <w:trHeight w:val="511"/>
        </w:trPr>
        <w:tc>
          <w:tcPr>
            <w:tcW w:w="2657" w:type="pct"/>
            <w:tcBorders>
              <w:top w:val="single" w:sz="4" w:space="0" w:color="auto"/>
              <w:left w:val="single" w:sz="4" w:space="0" w:color="auto"/>
              <w:bottom w:val="single" w:sz="4" w:space="0" w:color="auto"/>
              <w:right w:val="single" w:sz="4" w:space="0" w:color="auto"/>
            </w:tcBorders>
            <w:vAlign w:val="center"/>
          </w:tcPr>
          <w:p w14:paraId="33EDEA0C" w14:textId="18B340D3" w:rsidR="002E6873" w:rsidRPr="00DC7CE2" w:rsidRDefault="006675FD" w:rsidP="002E6873">
            <w:pPr>
              <w:rPr>
                <w:rFonts w:cs="Arial"/>
                <w:b/>
              </w:rPr>
            </w:pPr>
            <w:r w:rsidRPr="00DC7CE2">
              <w:rPr>
                <w:rFonts w:cs="Arial"/>
                <w:b/>
              </w:rPr>
              <w:t xml:space="preserve">Skupna vrednost </w:t>
            </w:r>
            <w:r w:rsidR="00DC7CE2" w:rsidRPr="00DC7CE2">
              <w:rPr>
                <w:rFonts w:cs="Arial"/>
                <w:b/>
              </w:rPr>
              <w:t>redni, izredni servisi ter material in rezervni deli za obdobje 2 let</w:t>
            </w:r>
          </w:p>
          <w:p w14:paraId="7AF1DDE2" w14:textId="1D4D276B" w:rsidR="002E6873" w:rsidRPr="002E6873" w:rsidRDefault="002E6873" w:rsidP="002E6873">
            <w:pPr>
              <w:rPr>
                <w:rFonts w:cs="Arial"/>
                <w:b/>
                <w:highlight w:val="yellow"/>
              </w:rPr>
            </w:pPr>
          </w:p>
        </w:tc>
        <w:tc>
          <w:tcPr>
            <w:tcW w:w="2343" w:type="pct"/>
            <w:tcBorders>
              <w:top w:val="single" w:sz="4" w:space="0" w:color="auto"/>
              <w:left w:val="single" w:sz="4" w:space="0" w:color="auto"/>
              <w:bottom w:val="single" w:sz="4" w:space="0" w:color="auto"/>
              <w:right w:val="single" w:sz="4" w:space="0" w:color="auto"/>
            </w:tcBorders>
            <w:shd w:val="clear" w:color="auto" w:fill="FFFF00"/>
            <w:vAlign w:val="center"/>
          </w:tcPr>
          <w:p w14:paraId="2BDA1313" w14:textId="2E2E4B3B" w:rsidR="002E6873" w:rsidRPr="00CF46D7" w:rsidRDefault="002E6873" w:rsidP="006952C7">
            <w:pPr>
              <w:jc w:val="right"/>
              <w:rPr>
                <w:rFonts w:cs="Arial"/>
                <w:b/>
                <w:sz w:val="24"/>
              </w:rPr>
            </w:pPr>
          </w:p>
        </w:tc>
      </w:tr>
    </w:tbl>
    <w:p w14:paraId="06231C67" w14:textId="77777777" w:rsidR="002E6873" w:rsidRDefault="002E6873" w:rsidP="00C52FF5">
      <w:pPr>
        <w:widowControl w:val="0"/>
        <w:tabs>
          <w:tab w:val="left" w:pos="90"/>
          <w:tab w:val="left" w:pos="964"/>
        </w:tabs>
        <w:autoSpaceDE w:val="0"/>
        <w:autoSpaceDN w:val="0"/>
        <w:adjustRightInd w:val="0"/>
        <w:jc w:val="both"/>
        <w:rPr>
          <w:rFonts w:cs="Arial"/>
          <w:sz w:val="24"/>
        </w:rPr>
      </w:pPr>
    </w:p>
    <w:p w14:paraId="5C42E9AA" w14:textId="567FF692" w:rsidR="00C52FF5" w:rsidRPr="002E6873" w:rsidRDefault="00C52FF5" w:rsidP="00C52FF5">
      <w:pPr>
        <w:widowControl w:val="0"/>
        <w:tabs>
          <w:tab w:val="left" w:pos="90"/>
          <w:tab w:val="left" w:pos="964"/>
        </w:tabs>
        <w:autoSpaceDE w:val="0"/>
        <w:autoSpaceDN w:val="0"/>
        <w:adjustRightInd w:val="0"/>
        <w:jc w:val="both"/>
      </w:pPr>
      <w:r w:rsidRPr="002E6873">
        <w:t>* ponudnik iz obrazca »Ponudbeni predračun (razčlenjen)« prepiše zneska</w:t>
      </w:r>
    </w:p>
    <w:p w14:paraId="29FCC640" w14:textId="65FC9B10" w:rsidR="00C76C37" w:rsidRDefault="00C52FF5" w:rsidP="00C76C37">
      <w:pPr>
        <w:widowControl w:val="0"/>
        <w:tabs>
          <w:tab w:val="left" w:pos="90"/>
          <w:tab w:val="left" w:pos="964"/>
        </w:tabs>
        <w:autoSpaceDE w:val="0"/>
        <w:autoSpaceDN w:val="0"/>
        <w:adjustRightInd w:val="0"/>
        <w:jc w:val="both"/>
      </w:pPr>
      <w:r w:rsidRPr="002E6873">
        <w:t>Skupna ponujena cena rednih pregledov za dve (2) leti v EUR z DDV in Skupna ponujena cena urnih postavk v EUR  DDV.</w:t>
      </w:r>
    </w:p>
    <w:p w14:paraId="26D59326" w14:textId="6A7AE694" w:rsidR="002E6873" w:rsidRDefault="002E6873" w:rsidP="00C76C37">
      <w:pPr>
        <w:widowControl w:val="0"/>
        <w:tabs>
          <w:tab w:val="left" w:pos="90"/>
          <w:tab w:val="left" w:pos="964"/>
        </w:tabs>
        <w:autoSpaceDE w:val="0"/>
        <w:autoSpaceDN w:val="0"/>
        <w:adjustRightInd w:val="0"/>
        <w:jc w:val="both"/>
      </w:pPr>
    </w:p>
    <w:p w14:paraId="13E1BF98" w14:textId="77777777" w:rsidR="002E6873" w:rsidRDefault="002E6873" w:rsidP="00C76C37">
      <w:pPr>
        <w:widowControl w:val="0"/>
        <w:tabs>
          <w:tab w:val="left" w:pos="90"/>
          <w:tab w:val="left" w:pos="964"/>
        </w:tabs>
        <w:autoSpaceDE w:val="0"/>
        <w:autoSpaceDN w:val="0"/>
        <w:adjustRightInd w:val="0"/>
        <w:jc w:val="both"/>
        <w:rPr>
          <w:rFonts w:cs="Arial"/>
          <w:color w:val="000000"/>
        </w:rPr>
      </w:pPr>
    </w:p>
    <w:p w14:paraId="13360E7A" w14:textId="77777777" w:rsidR="00C76C37" w:rsidRPr="00676208" w:rsidRDefault="00C76C37" w:rsidP="00C76C37">
      <w:pPr>
        <w:widowControl w:val="0"/>
        <w:tabs>
          <w:tab w:val="left" w:pos="90"/>
          <w:tab w:val="left" w:pos="964"/>
        </w:tabs>
        <w:autoSpaceDE w:val="0"/>
        <w:autoSpaceDN w:val="0"/>
        <w:adjustRightInd w:val="0"/>
        <w:jc w:val="both"/>
      </w:pPr>
      <w:r w:rsidRPr="00676208">
        <w:t xml:space="preserve">V skladu s </w:t>
      </w:r>
      <w:r>
        <w:t>7.</w:t>
      </w:r>
      <w:r w:rsidRPr="00676208">
        <w:t xml:space="preserve"> odstavkom 89. člena ZJN-3 soglašamo, da naročnik:</w:t>
      </w:r>
    </w:p>
    <w:p w14:paraId="1BD60848" w14:textId="77777777" w:rsidR="00C76C37" w:rsidRPr="00676208" w:rsidRDefault="00C76C37" w:rsidP="0084052C">
      <w:pPr>
        <w:widowControl w:val="0"/>
        <w:numPr>
          <w:ilvl w:val="0"/>
          <w:numId w:val="16"/>
        </w:numPr>
        <w:tabs>
          <w:tab w:val="left" w:pos="90"/>
          <w:tab w:val="left" w:pos="567"/>
        </w:tabs>
        <w:autoSpaceDE w:val="0"/>
        <w:autoSpaceDN w:val="0"/>
        <w:adjustRightInd w:val="0"/>
        <w:ind w:left="567" w:hanging="425"/>
        <w:jc w:val="both"/>
      </w:pPr>
      <w:r w:rsidRPr="00676208">
        <w:t>popravi računske napake v primeru, da jih odkrije pri pregledu in ocenjevanju ponudb. Pri tem se količina in cena na enoto brez DDV ne smeta spreminjati,</w:t>
      </w:r>
    </w:p>
    <w:p w14:paraId="7D088134" w14:textId="77777777" w:rsidR="00C76C37" w:rsidRPr="00676208" w:rsidRDefault="00C76C37" w:rsidP="0084052C">
      <w:pPr>
        <w:widowControl w:val="0"/>
        <w:numPr>
          <w:ilvl w:val="0"/>
          <w:numId w:val="16"/>
        </w:numPr>
        <w:tabs>
          <w:tab w:val="left" w:pos="90"/>
          <w:tab w:val="left" w:pos="567"/>
        </w:tabs>
        <w:autoSpaceDE w:val="0"/>
        <w:autoSpaceDN w:val="0"/>
        <w:adjustRightInd w:val="0"/>
        <w:ind w:left="567" w:hanging="425"/>
        <w:jc w:val="both"/>
      </w:pPr>
      <w:r w:rsidRPr="00676208">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A5199EE" w14:textId="77777777" w:rsidR="00C76C37" w:rsidRPr="00676208" w:rsidRDefault="00C76C37" w:rsidP="0084052C">
      <w:pPr>
        <w:widowControl w:val="0"/>
        <w:numPr>
          <w:ilvl w:val="0"/>
          <w:numId w:val="16"/>
        </w:numPr>
        <w:tabs>
          <w:tab w:val="left" w:pos="90"/>
          <w:tab w:val="left" w:pos="567"/>
        </w:tabs>
        <w:autoSpaceDE w:val="0"/>
        <w:autoSpaceDN w:val="0"/>
        <w:adjustRightInd w:val="0"/>
        <w:ind w:left="567" w:hanging="425"/>
        <w:jc w:val="both"/>
        <w:rPr>
          <w:rFonts w:cs="Arial"/>
          <w:color w:val="000000"/>
        </w:rPr>
      </w:pPr>
      <w:r w:rsidRPr="00676208">
        <w:t>napačno zapisano stopnjo DDV popravi v pravilno.</w:t>
      </w:r>
    </w:p>
    <w:p w14:paraId="2E15E187" w14:textId="6E0822D6" w:rsidR="00C76C37" w:rsidRDefault="00C76C37" w:rsidP="00C76C37">
      <w:pPr>
        <w:widowControl w:val="0"/>
        <w:tabs>
          <w:tab w:val="left" w:pos="90"/>
          <w:tab w:val="left" w:pos="964"/>
        </w:tabs>
        <w:autoSpaceDE w:val="0"/>
        <w:autoSpaceDN w:val="0"/>
        <w:adjustRightInd w:val="0"/>
        <w:jc w:val="both"/>
        <w:rPr>
          <w:rFonts w:cs="Arial"/>
          <w:color w:val="000000"/>
        </w:rPr>
      </w:pPr>
    </w:p>
    <w:p w14:paraId="492D5252" w14:textId="6ABBEF46" w:rsidR="00DC7CE2" w:rsidRDefault="00DC7CE2" w:rsidP="00C76C37">
      <w:pPr>
        <w:widowControl w:val="0"/>
        <w:tabs>
          <w:tab w:val="left" w:pos="90"/>
          <w:tab w:val="left" w:pos="964"/>
        </w:tabs>
        <w:autoSpaceDE w:val="0"/>
        <w:autoSpaceDN w:val="0"/>
        <w:adjustRightInd w:val="0"/>
        <w:jc w:val="both"/>
        <w:rPr>
          <w:rFonts w:cs="Arial"/>
          <w:color w:val="000000"/>
        </w:rPr>
      </w:pPr>
    </w:p>
    <w:p w14:paraId="46D74851" w14:textId="4BFE16E1" w:rsidR="00DC7CE2" w:rsidRDefault="00DC7CE2" w:rsidP="00C76C37">
      <w:pPr>
        <w:widowControl w:val="0"/>
        <w:tabs>
          <w:tab w:val="left" w:pos="90"/>
          <w:tab w:val="left" w:pos="964"/>
        </w:tabs>
        <w:autoSpaceDE w:val="0"/>
        <w:autoSpaceDN w:val="0"/>
        <w:adjustRightInd w:val="0"/>
        <w:jc w:val="both"/>
        <w:rPr>
          <w:rFonts w:cs="Arial"/>
          <w:color w:val="000000"/>
        </w:rPr>
      </w:pPr>
    </w:p>
    <w:p w14:paraId="6DC08C34" w14:textId="0ECF9843" w:rsidR="00DC7CE2" w:rsidRDefault="00DC7CE2" w:rsidP="00C76C37">
      <w:pPr>
        <w:widowControl w:val="0"/>
        <w:tabs>
          <w:tab w:val="left" w:pos="90"/>
          <w:tab w:val="left" w:pos="964"/>
        </w:tabs>
        <w:autoSpaceDE w:val="0"/>
        <w:autoSpaceDN w:val="0"/>
        <w:adjustRightInd w:val="0"/>
        <w:jc w:val="both"/>
        <w:rPr>
          <w:rFonts w:cs="Arial"/>
          <w:color w:val="000000"/>
        </w:rPr>
      </w:pPr>
    </w:p>
    <w:p w14:paraId="4D10EF12" w14:textId="1DB0703D" w:rsidR="00DC7CE2" w:rsidRDefault="00DC7CE2" w:rsidP="00C76C37">
      <w:pPr>
        <w:widowControl w:val="0"/>
        <w:tabs>
          <w:tab w:val="left" w:pos="90"/>
          <w:tab w:val="left" w:pos="964"/>
        </w:tabs>
        <w:autoSpaceDE w:val="0"/>
        <w:autoSpaceDN w:val="0"/>
        <w:adjustRightInd w:val="0"/>
        <w:jc w:val="both"/>
        <w:rPr>
          <w:rFonts w:cs="Arial"/>
          <w:color w:val="000000"/>
        </w:rPr>
      </w:pPr>
    </w:p>
    <w:p w14:paraId="14CEA0D1" w14:textId="36868F01" w:rsidR="00DC7CE2" w:rsidRDefault="00DC7CE2" w:rsidP="00C76C37">
      <w:pPr>
        <w:widowControl w:val="0"/>
        <w:tabs>
          <w:tab w:val="left" w:pos="90"/>
          <w:tab w:val="left" w:pos="964"/>
        </w:tabs>
        <w:autoSpaceDE w:val="0"/>
        <w:autoSpaceDN w:val="0"/>
        <w:adjustRightInd w:val="0"/>
        <w:jc w:val="both"/>
        <w:rPr>
          <w:rFonts w:cs="Arial"/>
          <w:color w:val="000000"/>
        </w:rPr>
      </w:pPr>
    </w:p>
    <w:p w14:paraId="6328F393" w14:textId="351542EB" w:rsidR="00EB5962" w:rsidRDefault="00EB5962" w:rsidP="00C76C37">
      <w:pPr>
        <w:widowControl w:val="0"/>
        <w:tabs>
          <w:tab w:val="left" w:pos="90"/>
          <w:tab w:val="left" w:pos="964"/>
        </w:tabs>
        <w:autoSpaceDE w:val="0"/>
        <w:autoSpaceDN w:val="0"/>
        <w:adjustRightInd w:val="0"/>
        <w:jc w:val="both"/>
        <w:rPr>
          <w:rFonts w:cs="Arial"/>
          <w:color w:val="000000"/>
        </w:rPr>
      </w:pPr>
    </w:p>
    <w:p w14:paraId="0BB4F629" w14:textId="38542CA1" w:rsidR="00EB5962" w:rsidRDefault="00EB5962" w:rsidP="00C76C37">
      <w:pPr>
        <w:widowControl w:val="0"/>
        <w:tabs>
          <w:tab w:val="left" w:pos="90"/>
          <w:tab w:val="left" w:pos="964"/>
        </w:tabs>
        <w:autoSpaceDE w:val="0"/>
        <w:autoSpaceDN w:val="0"/>
        <w:adjustRightInd w:val="0"/>
        <w:jc w:val="both"/>
        <w:rPr>
          <w:rFonts w:cs="Arial"/>
          <w:color w:val="000000"/>
        </w:rPr>
      </w:pPr>
    </w:p>
    <w:p w14:paraId="1040FD00" w14:textId="28369AAE" w:rsidR="00EB5962" w:rsidRDefault="00EB5962" w:rsidP="00C76C37">
      <w:pPr>
        <w:widowControl w:val="0"/>
        <w:tabs>
          <w:tab w:val="left" w:pos="90"/>
          <w:tab w:val="left" w:pos="964"/>
        </w:tabs>
        <w:autoSpaceDE w:val="0"/>
        <w:autoSpaceDN w:val="0"/>
        <w:adjustRightInd w:val="0"/>
        <w:jc w:val="both"/>
        <w:rPr>
          <w:rFonts w:cs="Arial"/>
          <w:color w:val="000000"/>
        </w:rPr>
      </w:pPr>
    </w:p>
    <w:p w14:paraId="51D8C918" w14:textId="04A78D4A" w:rsidR="00EB5962" w:rsidRDefault="00EB5962" w:rsidP="00C76C37">
      <w:pPr>
        <w:widowControl w:val="0"/>
        <w:tabs>
          <w:tab w:val="left" w:pos="90"/>
          <w:tab w:val="left" w:pos="964"/>
        </w:tabs>
        <w:autoSpaceDE w:val="0"/>
        <w:autoSpaceDN w:val="0"/>
        <w:adjustRightInd w:val="0"/>
        <w:jc w:val="both"/>
        <w:rPr>
          <w:rFonts w:cs="Arial"/>
          <w:color w:val="000000"/>
        </w:rPr>
      </w:pPr>
    </w:p>
    <w:p w14:paraId="2AE4151E" w14:textId="0B0AF372" w:rsidR="00EB5962" w:rsidRDefault="00EB5962" w:rsidP="00C76C37">
      <w:pPr>
        <w:widowControl w:val="0"/>
        <w:tabs>
          <w:tab w:val="left" w:pos="90"/>
          <w:tab w:val="left" w:pos="964"/>
        </w:tabs>
        <w:autoSpaceDE w:val="0"/>
        <w:autoSpaceDN w:val="0"/>
        <w:adjustRightInd w:val="0"/>
        <w:jc w:val="both"/>
        <w:rPr>
          <w:rFonts w:cs="Arial"/>
          <w:color w:val="000000"/>
        </w:rPr>
      </w:pPr>
    </w:p>
    <w:p w14:paraId="3E2A2432" w14:textId="71BB6C73" w:rsidR="00EB5962" w:rsidRDefault="00EB5962" w:rsidP="00C76C37">
      <w:pPr>
        <w:widowControl w:val="0"/>
        <w:tabs>
          <w:tab w:val="left" w:pos="90"/>
          <w:tab w:val="left" w:pos="964"/>
        </w:tabs>
        <w:autoSpaceDE w:val="0"/>
        <w:autoSpaceDN w:val="0"/>
        <w:adjustRightInd w:val="0"/>
        <w:jc w:val="both"/>
        <w:rPr>
          <w:rFonts w:cs="Arial"/>
          <w:color w:val="000000"/>
        </w:rPr>
      </w:pPr>
    </w:p>
    <w:p w14:paraId="1FD400D7" w14:textId="77777777" w:rsidR="00EB5962" w:rsidRDefault="00EB5962" w:rsidP="00C76C37">
      <w:pPr>
        <w:widowControl w:val="0"/>
        <w:tabs>
          <w:tab w:val="left" w:pos="90"/>
          <w:tab w:val="left" w:pos="964"/>
        </w:tabs>
        <w:autoSpaceDE w:val="0"/>
        <w:autoSpaceDN w:val="0"/>
        <w:adjustRightInd w:val="0"/>
        <w:jc w:val="both"/>
        <w:rPr>
          <w:rFonts w:cs="Arial"/>
          <w:color w:val="000000"/>
        </w:rPr>
      </w:pPr>
      <w:bookmarkStart w:id="7" w:name="_GoBack"/>
      <w:bookmarkEnd w:id="7"/>
    </w:p>
    <w:p w14:paraId="44285E1E" w14:textId="5BAF7DE9" w:rsidR="00DC7CE2" w:rsidRDefault="00DC7CE2" w:rsidP="00C76C37">
      <w:pPr>
        <w:widowControl w:val="0"/>
        <w:tabs>
          <w:tab w:val="left" w:pos="90"/>
          <w:tab w:val="left" w:pos="964"/>
        </w:tabs>
        <w:autoSpaceDE w:val="0"/>
        <w:autoSpaceDN w:val="0"/>
        <w:adjustRightInd w:val="0"/>
        <w:jc w:val="both"/>
        <w:rPr>
          <w:rFonts w:cs="Arial"/>
          <w:color w:val="000000"/>
        </w:rPr>
      </w:pPr>
    </w:p>
    <w:p w14:paraId="767E4BC0" w14:textId="77777777" w:rsidR="00DC7CE2" w:rsidRDefault="00DC7CE2" w:rsidP="00C76C37">
      <w:pPr>
        <w:widowControl w:val="0"/>
        <w:tabs>
          <w:tab w:val="left" w:pos="90"/>
          <w:tab w:val="left" w:pos="964"/>
        </w:tabs>
        <w:autoSpaceDE w:val="0"/>
        <w:autoSpaceDN w:val="0"/>
        <w:adjustRightInd w:val="0"/>
        <w:jc w:val="both"/>
        <w:rPr>
          <w:rFonts w:cs="Arial"/>
          <w:color w:val="000000"/>
        </w:rPr>
      </w:pPr>
    </w:p>
    <w:p w14:paraId="1879D209" w14:textId="77777777" w:rsidR="00C76C37" w:rsidRPr="00D16414" w:rsidRDefault="00C76C37" w:rsidP="00C76C37">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Pr="00D16414">
        <w:rPr>
          <w:rFonts w:cs="Arial"/>
          <w:b/>
          <w:color w:val="000000"/>
        </w:rPr>
        <w:t xml:space="preserve"> dni od roka </w:t>
      </w:r>
      <w:r>
        <w:rPr>
          <w:rFonts w:cs="Arial"/>
          <w:b/>
          <w:color w:val="000000"/>
        </w:rPr>
        <w:t xml:space="preserve">za </w:t>
      </w:r>
      <w:r w:rsidRPr="00D16414">
        <w:rPr>
          <w:rFonts w:cs="Arial"/>
          <w:b/>
          <w:color w:val="000000"/>
        </w:rPr>
        <w:t>oddaj</w:t>
      </w:r>
      <w:r>
        <w:rPr>
          <w:rFonts w:cs="Arial"/>
          <w:b/>
          <w:color w:val="000000"/>
        </w:rPr>
        <w:t>o</w:t>
      </w:r>
      <w:r w:rsidRPr="00D16414">
        <w:rPr>
          <w:rFonts w:cs="Arial"/>
          <w:b/>
          <w:color w:val="000000"/>
        </w:rPr>
        <w:t xml:space="preserve"> ponudb</w:t>
      </w:r>
    </w:p>
    <w:p w14:paraId="5B990519"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p w14:paraId="1865856C" w14:textId="77777777" w:rsidR="00C76C37" w:rsidRPr="00676208" w:rsidRDefault="00C76C37" w:rsidP="00C76C37">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113"/>
        <w:gridCol w:w="1740"/>
        <w:gridCol w:w="1577"/>
        <w:gridCol w:w="2067"/>
        <w:gridCol w:w="3573"/>
      </w:tblGrid>
      <w:tr w:rsidR="00C76C37" w:rsidRPr="00676208" w14:paraId="2CD27CCB" w14:textId="77777777" w:rsidTr="00DF0FC1">
        <w:tc>
          <w:tcPr>
            <w:tcW w:w="3430" w:type="dxa"/>
            <w:gridSpan w:val="3"/>
            <w:hideMark/>
          </w:tcPr>
          <w:p w14:paraId="09BC44F2"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14:paraId="16ADC10C"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22D3A7A0" w14:textId="77777777" w:rsidR="00C76C37" w:rsidRPr="00676208" w:rsidRDefault="00C76C37" w:rsidP="00A4275D">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C76C37" w:rsidRPr="00B00343" w14:paraId="40C82F42" w14:textId="77777777" w:rsidTr="00DF0FC1">
        <w:tc>
          <w:tcPr>
            <w:tcW w:w="3430" w:type="dxa"/>
            <w:gridSpan w:val="3"/>
            <w:tcBorders>
              <w:top w:val="nil"/>
              <w:left w:val="nil"/>
              <w:bottom w:val="single" w:sz="4" w:space="0" w:color="auto"/>
              <w:right w:val="nil"/>
            </w:tcBorders>
          </w:tcPr>
          <w:p w14:paraId="220A3F28"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2067" w:type="dxa"/>
          </w:tcPr>
          <w:p w14:paraId="7E2598F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c>
          <w:tcPr>
            <w:tcW w:w="3573" w:type="dxa"/>
            <w:tcBorders>
              <w:top w:val="nil"/>
              <w:left w:val="nil"/>
              <w:bottom w:val="single" w:sz="4" w:space="0" w:color="auto"/>
              <w:right w:val="nil"/>
            </w:tcBorders>
          </w:tcPr>
          <w:p w14:paraId="036A988C"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p w14:paraId="2B6AF1BA" w14:textId="77777777" w:rsidR="00C76C37" w:rsidRPr="00B00343" w:rsidRDefault="00C76C37" w:rsidP="00A4275D">
            <w:pPr>
              <w:widowControl w:val="0"/>
              <w:tabs>
                <w:tab w:val="left" w:pos="5580"/>
              </w:tabs>
              <w:autoSpaceDE w:val="0"/>
              <w:autoSpaceDN w:val="0"/>
              <w:adjustRightInd w:val="0"/>
              <w:spacing w:before="48"/>
              <w:jc w:val="both"/>
              <w:rPr>
                <w:rFonts w:cs="Arial"/>
                <w:b/>
                <w:color w:val="000000"/>
              </w:rPr>
            </w:pPr>
          </w:p>
        </w:tc>
      </w:tr>
      <w:tr w:rsidR="00C52FF5" w:rsidRPr="0040545F" w14:paraId="2E3E8378" w14:textId="77777777" w:rsidTr="00DF0F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Before w:val="1"/>
          <w:gridAfter w:val="3"/>
          <w:wBefore w:w="113" w:type="dxa"/>
          <w:wAfter w:w="721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756491E9" w14:textId="2EBAFEAD" w:rsidR="00C52FF5" w:rsidRPr="0040545F" w:rsidRDefault="00C52FF5" w:rsidP="00C52FF5">
            <w:pPr>
              <w:jc w:val="both"/>
              <w:rPr>
                <w:b/>
                <w:szCs w:val="24"/>
                <w:lang w:eastAsia="en-US"/>
              </w:rPr>
            </w:pPr>
            <w:bookmarkStart w:id="8" w:name="_Hlk167094017"/>
            <w:bookmarkStart w:id="9" w:name="_Hlk193717382"/>
            <w:bookmarkStart w:id="10" w:name="_Hlk198193269"/>
            <w:r w:rsidRPr="0040545F">
              <w:rPr>
                <w:b/>
              </w:rPr>
              <w:lastRenderedPageBreak/>
              <w:t>Obrazec št. 3</w:t>
            </w:r>
          </w:p>
        </w:tc>
      </w:tr>
    </w:tbl>
    <w:p w14:paraId="2F4654C2" w14:textId="77777777" w:rsidR="00C52FF5" w:rsidRPr="0040545F" w:rsidRDefault="00C52FF5" w:rsidP="006952C7">
      <w:pPr>
        <w:rPr>
          <w:lang w:eastAsia="en-US"/>
        </w:rPr>
      </w:pPr>
    </w:p>
    <w:p w14:paraId="7F6F5498" w14:textId="77777777" w:rsidR="003D1C23" w:rsidRPr="0040545F" w:rsidRDefault="003D1C23" w:rsidP="003D1C23">
      <w:pPr>
        <w:rPr>
          <w:lang w:eastAsia="en-US"/>
        </w:rPr>
      </w:pPr>
    </w:p>
    <w:p w14:paraId="6D0D3FF4" w14:textId="77777777" w:rsidR="003D1C23" w:rsidRPr="0040545F" w:rsidRDefault="003D1C23" w:rsidP="003D1C23">
      <w:pPr>
        <w:jc w:val="center"/>
        <w:rPr>
          <w:rFonts w:cs="Arial"/>
          <w:b/>
          <w:sz w:val="24"/>
        </w:rPr>
      </w:pPr>
      <w:r w:rsidRPr="001412A6">
        <w:rPr>
          <w:rFonts w:cs="Arial"/>
          <w:b/>
          <w:sz w:val="24"/>
        </w:rPr>
        <w:t>TEHNIČNE ZAHTEVE NAROČNIKA</w:t>
      </w:r>
    </w:p>
    <w:p w14:paraId="305B73D8" w14:textId="77777777" w:rsidR="003D1C23" w:rsidRPr="00D130C6" w:rsidRDefault="003D1C23" w:rsidP="003D1C23">
      <w:pPr>
        <w:tabs>
          <w:tab w:val="left" w:pos="4820"/>
        </w:tabs>
        <w:rPr>
          <w:rFonts w:cs="Arial"/>
          <w:bCs/>
        </w:rPr>
      </w:pPr>
    </w:p>
    <w:p w14:paraId="3F77F737" w14:textId="77777777" w:rsidR="003D1C23" w:rsidRDefault="003D1C23" w:rsidP="003D1C23">
      <w:pPr>
        <w:pStyle w:val="Telobesedila"/>
        <w:jc w:val="center"/>
        <w:rPr>
          <w:b/>
        </w:rPr>
      </w:pPr>
      <w:r>
        <w:rPr>
          <w:b/>
        </w:rPr>
        <w:t>Vzdrževanje</w:t>
      </w:r>
      <w:r>
        <w:rPr>
          <w:rFonts w:cs="Arial"/>
          <w:b/>
        </w:rPr>
        <w:t>, popravila in servisiranje</w:t>
      </w:r>
      <w:r>
        <w:rPr>
          <w:b/>
        </w:rPr>
        <w:t xml:space="preserve"> klimatskih, prezračevalnih, hladilnih, energetskih in </w:t>
      </w:r>
      <w:proofErr w:type="spellStart"/>
      <w:r>
        <w:rPr>
          <w:b/>
        </w:rPr>
        <w:t>split</w:t>
      </w:r>
      <w:proofErr w:type="spellEnd"/>
      <w:r>
        <w:rPr>
          <w:b/>
        </w:rPr>
        <w:t xml:space="preserve"> sistemov:</w:t>
      </w:r>
    </w:p>
    <w:p w14:paraId="7853D956" w14:textId="77777777" w:rsidR="003D1C23" w:rsidRDefault="003D1C23" w:rsidP="003D1C23">
      <w:pPr>
        <w:pStyle w:val="Telobesedila"/>
        <w:rPr>
          <w:sz w:val="24"/>
          <w:szCs w:val="24"/>
        </w:rPr>
      </w:pPr>
    </w:p>
    <w:p w14:paraId="43C5A8B6" w14:textId="77777777" w:rsidR="003D1C23" w:rsidRPr="00917DA8" w:rsidRDefault="003D1C23" w:rsidP="003D1C23">
      <w:pPr>
        <w:pStyle w:val="Telobesedila"/>
        <w:rPr>
          <w:i/>
          <w:sz w:val="22"/>
          <w:u w:val="single"/>
        </w:rPr>
      </w:pPr>
      <w:r w:rsidRPr="00917DA8">
        <w:rPr>
          <w:i/>
          <w:sz w:val="22"/>
          <w:u w:val="single"/>
        </w:rPr>
        <w:t>KLIMATSKE IN PREZRAČEVALNE NAPRAVE</w:t>
      </w:r>
    </w:p>
    <w:p w14:paraId="10E61A53" w14:textId="77777777" w:rsidR="003D1C23" w:rsidRDefault="003D1C23" w:rsidP="003D1C23">
      <w:pPr>
        <w:pStyle w:val="Telobesedila"/>
        <w:rPr>
          <w:sz w:val="24"/>
          <w:szCs w:val="24"/>
        </w:rPr>
      </w:pPr>
    </w:p>
    <w:p w14:paraId="668C8B36" w14:textId="77777777" w:rsidR="003D1C23" w:rsidRPr="00E63B0D" w:rsidRDefault="003D1C23" w:rsidP="003D1C23">
      <w:pPr>
        <w:pStyle w:val="Telobesedila"/>
      </w:pPr>
      <w:r>
        <w:t>1. VSAKODNEVNA  DELA</w:t>
      </w:r>
    </w:p>
    <w:p w14:paraId="38C58523" w14:textId="77777777" w:rsidR="003D1C23" w:rsidRPr="00E63B0D" w:rsidRDefault="003D1C23" w:rsidP="003D1C23">
      <w:pPr>
        <w:pStyle w:val="Telobesedila"/>
        <w:rPr>
          <w:sz w:val="8"/>
          <w:szCs w:val="8"/>
        </w:rPr>
      </w:pPr>
    </w:p>
    <w:p w14:paraId="0C91667C" w14:textId="77777777" w:rsidR="003D1C23" w:rsidRPr="00E63B0D" w:rsidRDefault="003D1C23" w:rsidP="003D1C23">
      <w:pPr>
        <w:pStyle w:val="Telobesedila"/>
        <w:numPr>
          <w:ilvl w:val="0"/>
          <w:numId w:val="20"/>
        </w:numPr>
        <w:jc w:val="left"/>
      </w:pPr>
      <w:r w:rsidRPr="00E63B0D">
        <w:t xml:space="preserve">udeležba na sestankih, obvezna prisotnost strojnega inženirja iz točke </w:t>
      </w:r>
      <w:proofErr w:type="spellStart"/>
      <w:r w:rsidRPr="00E63B0D">
        <w:t>P8</w:t>
      </w:r>
      <w:proofErr w:type="spellEnd"/>
      <w:r w:rsidRPr="00E63B0D">
        <w:t xml:space="preserve"> te razpisne dokumentacije;</w:t>
      </w:r>
    </w:p>
    <w:p w14:paraId="4115638F" w14:textId="77777777" w:rsidR="003D1C23" w:rsidRDefault="003D1C23" w:rsidP="003D1C23">
      <w:pPr>
        <w:pStyle w:val="Telobesedila"/>
        <w:numPr>
          <w:ilvl w:val="0"/>
          <w:numId w:val="20"/>
        </w:numPr>
        <w:jc w:val="left"/>
      </w:pPr>
      <w:r>
        <w:t>upravljanje naprav in sistemov;</w:t>
      </w:r>
    </w:p>
    <w:p w14:paraId="6C994DD9" w14:textId="77777777" w:rsidR="003D1C23" w:rsidRDefault="003D1C23" w:rsidP="003D1C23">
      <w:pPr>
        <w:pStyle w:val="Telobesedila"/>
        <w:numPr>
          <w:ilvl w:val="0"/>
          <w:numId w:val="20"/>
        </w:numPr>
        <w:jc w:val="left"/>
      </w:pPr>
      <w:r>
        <w:t>nadzor nad delovanjem sistemov za klimatizacijo, vključno z razvodi in kanali in  distribucijskimi elementi;</w:t>
      </w:r>
    </w:p>
    <w:p w14:paraId="504C630F" w14:textId="77777777" w:rsidR="003D1C23" w:rsidRDefault="003D1C23" w:rsidP="003D1C23">
      <w:pPr>
        <w:pStyle w:val="Telobesedila"/>
        <w:numPr>
          <w:ilvl w:val="0"/>
          <w:numId w:val="20"/>
        </w:numPr>
        <w:jc w:val="left"/>
      </w:pPr>
      <w:r>
        <w:t>izvedba vseh potrebnih regulacij za zagotovitev zadovoljstva uporabnikov ali nemoteno delovanje aparatov;</w:t>
      </w:r>
    </w:p>
    <w:p w14:paraId="1D811F93" w14:textId="77777777" w:rsidR="003D1C23" w:rsidRDefault="003D1C23" w:rsidP="003D1C23">
      <w:pPr>
        <w:pStyle w:val="Telobesedila"/>
        <w:numPr>
          <w:ilvl w:val="0"/>
          <w:numId w:val="20"/>
        </w:numPr>
        <w:jc w:val="left"/>
      </w:pPr>
      <w:r>
        <w:t>pregled elementov pomembnih za nemoteno delovanje klimatskih in prezračevalnih naprav;</w:t>
      </w:r>
    </w:p>
    <w:p w14:paraId="7DA51E2B" w14:textId="77777777" w:rsidR="003D1C23" w:rsidRDefault="003D1C23" w:rsidP="003D1C23">
      <w:pPr>
        <w:pStyle w:val="Telobesedila"/>
        <w:numPr>
          <w:ilvl w:val="0"/>
          <w:numId w:val="20"/>
        </w:numPr>
        <w:jc w:val="left"/>
      </w:pPr>
      <w:r>
        <w:t>vodenje vseh potrebnih evidenc v zvezi z obratovanjem in vzdrževanjem klimatskih in prezračevalnih naprav;</w:t>
      </w:r>
    </w:p>
    <w:p w14:paraId="42835AAC" w14:textId="77777777" w:rsidR="003D1C23" w:rsidRDefault="003D1C23" w:rsidP="003D1C23">
      <w:pPr>
        <w:pStyle w:val="Telobesedila"/>
        <w:numPr>
          <w:ilvl w:val="0"/>
          <w:numId w:val="20"/>
        </w:numPr>
        <w:jc w:val="left"/>
      </w:pPr>
      <w:r>
        <w:t>vodenje evidenc za potrebe obračuna opravljenega dela in porabljenega materiala;</w:t>
      </w:r>
    </w:p>
    <w:p w14:paraId="443A467C" w14:textId="77777777" w:rsidR="003D1C23" w:rsidRDefault="003D1C23" w:rsidP="003D1C23">
      <w:pPr>
        <w:pStyle w:val="Telobesedila"/>
        <w:numPr>
          <w:ilvl w:val="0"/>
          <w:numId w:val="20"/>
        </w:numPr>
        <w:jc w:val="left"/>
      </w:pPr>
      <w:r>
        <w:t>poročanje naročniku o pregledih in potrebnih posegih na sistemu.</w:t>
      </w:r>
    </w:p>
    <w:p w14:paraId="0AAEE043" w14:textId="77777777" w:rsidR="003D1C23" w:rsidRPr="009A0D85" w:rsidRDefault="003D1C23" w:rsidP="003D1C23">
      <w:pPr>
        <w:pStyle w:val="Telobesedila"/>
        <w:numPr>
          <w:ilvl w:val="0"/>
          <w:numId w:val="20"/>
        </w:numPr>
        <w:jc w:val="left"/>
      </w:pPr>
      <w:r w:rsidRPr="009A0D85">
        <w:t xml:space="preserve">dnevni pregled </w:t>
      </w:r>
      <w:proofErr w:type="spellStart"/>
      <w:r w:rsidRPr="009A0D85">
        <w:t>CNSa</w:t>
      </w:r>
      <w:proofErr w:type="spellEnd"/>
    </w:p>
    <w:p w14:paraId="71DE1C50" w14:textId="77777777" w:rsidR="003D1C23" w:rsidRDefault="003D1C23" w:rsidP="003D1C23">
      <w:pPr>
        <w:pStyle w:val="Telobesedila"/>
        <w:rPr>
          <w:sz w:val="16"/>
          <w:szCs w:val="16"/>
        </w:rPr>
      </w:pPr>
    </w:p>
    <w:p w14:paraId="70F12F2E" w14:textId="77777777" w:rsidR="003D1C23" w:rsidRDefault="003D1C23" w:rsidP="003D1C23">
      <w:pPr>
        <w:pStyle w:val="Telobesedila"/>
      </w:pPr>
      <w:r>
        <w:t>Navedena dela se bodo izvajala vsak delovni dan od ponedeljka do petka z obvezno prisotnostjo vzdrževalca od 7.00 ure do 15.00 ure.</w:t>
      </w:r>
    </w:p>
    <w:p w14:paraId="6FABFD4E" w14:textId="77777777" w:rsidR="003D1C23" w:rsidRDefault="003D1C23" w:rsidP="003D1C23">
      <w:pPr>
        <w:pStyle w:val="Telobesedila"/>
        <w:rPr>
          <w:sz w:val="28"/>
          <w:szCs w:val="28"/>
        </w:rPr>
      </w:pPr>
    </w:p>
    <w:p w14:paraId="34219472" w14:textId="77777777" w:rsidR="003D1C23" w:rsidRDefault="003D1C23" w:rsidP="003D1C23">
      <w:pPr>
        <w:pStyle w:val="Telobesedila"/>
        <w:rPr>
          <w:bCs/>
        </w:rPr>
      </w:pPr>
      <w:r>
        <w:rPr>
          <w:bCs/>
        </w:rPr>
        <w:t>2. TEDENSKI  PREGLEDI</w:t>
      </w:r>
    </w:p>
    <w:p w14:paraId="07489DAD" w14:textId="77777777" w:rsidR="003D1C23" w:rsidRDefault="003D1C23" w:rsidP="003D1C23">
      <w:pPr>
        <w:pStyle w:val="Telobesedila"/>
        <w:rPr>
          <w:bCs/>
          <w:sz w:val="8"/>
          <w:szCs w:val="8"/>
        </w:rPr>
      </w:pPr>
    </w:p>
    <w:p w14:paraId="07D5BB89" w14:textId="77777777" w:rsidR="003D1C23" w:rsidRDefault="003D1C23" w:rsidP="003D1C23">
      <w:pPr>
        <w:pStyle w:val="Telobesedila"/>
        <w:rPr>
          <w:iCs/>
        </w:rPr>
      </w:pPr>
      <w:r>
        <w:rPr>
          <w:iCs/>
        </w:rPr>
        <w:t xml:space="preserve">Tedenski pregledi se izvajajo na oddelku TRT, kjer ob delovnikih ni dostopa do </w:t>
      </w:r>
      <w:proofErr w:type="spellStart"/>
      <w:r>
        <w:rPr>
          <w:iCs/>
        </w:rPr>
        <w:t>klimatov</w:t>
      </w:r>
      <w:proofErr w:type="spellEnd"/>
      <w:r>
        <w:rPr>
          <w:iCs/>
        </w:rPr>
        <w:t>, zato se ob sobotah izvede vsa dela, ki zagotavljajo nemoteno delovanje naprav za cel naslednji teden.</w:t>
      </w:r>
    </w:p>
    <w:p w14:paraId="2D882766" w14:textId="77777777" w:rsidR="003D1C23" w:rsidRDefault="003D1C23" w:rsidP="003D1C23">
      <w:pPr>
        <w:pStyle w:val="Telobesedila"/>
        <w:rPr>
          <w:iCs/>
          <w:sz w:val="28"/>
          <w:szCs w:val="28"/>
        </w:rPr>
      </w:pPr>
    </w:p>
    <w:p w14:paraId="5B5C4979" w14:textId="77777777" w:rsidR="003D1C23" w:rsidRDefault="003D1C23" w:rsidP="003D1C23">
      <w:pPr>
        <w:pStyle w:val="Telobesedila"/>
        <w:rPr>
          <w:iCs/>
        </w:rPr>
      </w:pPr>
      <w:r>
        <w:rPr>
          <w:iCs/>
        </w:rPr>
        <w:t>3.  MESEČNI  PREGLEDI</w:t>
      </w:r>
    </w:p>
    <w:p w14:paraId="7E7B837D" w14:textId="77777777" w:rsidR="003D1C23" w:rsidRDefault="003D1C23" w:rsidP="003D1C23">
      <w:pPr>
        <w:pStyle w:val="Telobesedila"/>
        <w:rPr>
          <w:iCs/>
          <w:sz w:val="8"/>
          <w:szCs w:val="8"/>
        </w:rPr>
      </w:pPr>
    </w:p>
    <w:p w14:paraId="63705F20" w14:textId="77777777" w:rsidR="003D1C23" w:rsidRDefault="003D1C23" w:rsidP="003D1C23">
      <w:pPr>
        <w:pStyle w:val="Telobesedila"/>
        <w:numPr>
          <w:ilvl w:val="0"/>
          <w:numId w:val="21"/>
        </w:numPr>
        <w:jc w:val="left"/>
        <w:rPr>
          <w:iCs/>
        </w:rPr>
      </w:pPr>
      <w:r>
        <w:rPr>
          <w:iCs/>
        </w:rPr>
        <w:t>izvršiti kontrole delovanja črpalk (delujoče in rezervne);</w:t>
      </w:r>
    </w:p>
    <w:p w14:paraId="68FE2D42" w14:textId="77777777" w:rsidR="003D1C23" w:rsidRDefault="003D1C23" w:rsidP="003D1C23">
      <w:pPr>
        <w:pStyle w:val="Telobesedila"/>
        <w:numPr>
          <w:ilvl w:val="0"/>
          <w:numId w:val="21"/>
        </w:numPr>
        <w:jc w:val="left"/>
        <w:rPr>
          <w:iCs/>
        </w:rPr>
      </w:pPr>
      <w:r>
        <w:rPr>
          <w:iCs/>
        </w:rPr>
        <w:t>izvršiti preizkus delovanja avtomatike in izvršilnih organov;</w:t>
      </w:r>
    </w:p>
    <w:p w14:paraId="7A1B269F" w14:textId="77777777" w:rsidR="003D1C23" w:rsidRDefault="003D1C23" w:rsidP="003D1C23">
      <w:pPr>
        <w:pStyle w:val="Telobesedila"/>
        <w:numPr>
          <w:ilvl w:val="0"/>
          <w:numId w:val="21"/>
        </w:numPr>
        <w:jc w:val="left"/>
        <w:rPr>
          <w:iCs/>
        </w:rPr>
      </w:pPr>
      <w:r>
        <w:rPr>
          <w:iCs/>
        </w:rPr>
        <w:t>izvesti optimizacijo delovanja sistemov, posebno še glede na sistem centralnega ogrevanja;</w:t>
      </w:r>
    </w:p>
    <w:p w14:paraId="7EA5A64E" w14:textId="77777777" w:rsidR="003D1C23" w:rsidRDefault="003D1C23" w:rsidP="003D1C23">
      <w:pPr>
        <w:pStyle w:val="Telobesedila"/>
        <w:numPr>
          <w:ilvl w:val="0"/>
          <w:numId w:val="21"/>
        </w:numPr>
        <w:jc w:val="left"/>
        <w:rPr>
          <w:iCs/>
        </w:rPr>
      </w:pPr>
      <w:r>
        <w:rPr>
          <w:iCs/>
        </w:rPr>
        <w:t>poročanje naročniku o pregledih in o potrebnih delih na sistemih;</w:t>
      </w:r>
    </w:p>
    <w:p w14:paraId="33EA0AFA" w14:textId="77777777" w:rsidR="003D1C23" w:rsidRDefault="003D1C23" w:rsidP="003D1C23">
      <w:pPr>
        <w:pStyle w:val="Telobesedila"/>
        <w:numPr>
          <w:ilvl w:val="0"/>
          <w:numId w:val="21"/>
        </w:numPr>
        <w:jc w:val="left"/>
        <w:rPr>
          <w:iCs/>
        </w:rPr>
      </w:pPr>
      <w:r>
        <w:rPr>
          <w:iCs/>
        </w:rPr>
        <w:t>po predhodnem naročilu izvesti vzdrževalna dela potrebna za enomesečno nemoteno delovanje;</w:t>
      </w:r>
    </w:p>
    <w:p w14:paraId="34B3F06A" w14:textId="77777777" w:rsidR="003D1C23" w:rsidRDefault="003D1C23" w:rsidP="003D1C23">
      <w:pPr>
        <w:pStyle w:val="Telobesedila"/>
        <w:numPr>
          <w:ilvl w:val="0"/>
          <w:numId w:val="21"/>
        </w:numPr>
        <w:jc w:val="left"/>
        <w:rPr>
          <w:iCs/>
        </w:rPr>
      </w:pPr>
      <w:r>
        <w:rPr>
          <w:iCs/>
        </w:rPr>
        <w:t>izdelava poročil za vsa opravljena dela.</w:t>
      </w:r>
    </w:p>
    <w:p w14:paraId="761AD2F1" w14:textId="77777777" w:rsidR="003D1C23" w:rsidRDefault="003D1C23" w:rsidP="003D1C23">
      <w:pPr>
        <w:pStyle w:val="Telobesedila"/>
        <w:rPr>
          <w:i/>
          <w:iCs/>
          <w:sz w:val="16"/>
          <w:szCs w:val="16"/>
        </w:rPr>
      </w:pPr>
    </w:p>
    <w:p w14:paraId="7E1B6FD8" w14:textId="77777777" w:rsidR="003D1C23" w:rsidRDefault="003D1C23" w:rsidP="003D1C23">
      <w:pPr>
        <w:pStyle w:val="Telobesedila"/>
        <w:rPr>
          <w:iCs/>
        </w:rPr>
      </w:pPr>
      <w:r>
        <w:rPr>
          <w:iCs/>
        </w:rPr>
        <w:t>Mesečni pregledi se izvajajo v enakih terminih kot tedenski pregledi. Izvajalec ne sme zaustavljati več kot eno napravo hkrati, pred izklopom si mora pridobiti soglasje naročnika.</w:t>
      </w:r>
    </w:p>
    <w:p w14:paraId="7D9E9AE4" w14:textId="77777777" w:rsidR="003D1C23" w:rsidRDefault="003D1C23" w:rsidP="003D1C23">
      <w:pPr>
        <w:pStyle w:val="Telobesedila"/>
        <w:rPr>
          <w:iCs/>
          <w:sz w:val="28"/>
          <w:szCs w:val="28"/>
        </w:rPr>
      </w:pPr>
    </w:p>
    <w:p w14:paraId="48A90C8C" w14:textId="77777777" w:rsidR="003D1C23" w:rsidRDefault="003D1C23" w:rsidP="003D1C23">
      <w:pPr>
        <w:pStyle w:val="Telobesedila"/>
        <w:rPr>
          <w:iCs/>
        </w:rPr>
      </w:pPr>
      <w:r>
        <w:rPr>
          <w:iCs/>
        </w:rPr>
        <w:t>4. SEZONSKI  PREGLEDI</w:t>
      </w:r>
    </w:p>
    <w:p w14:paraId="18532A1C" w14:textId="77777777" w:rsidR="003D1C23" w:rsidRDefault="003D1C23" w:rsidP="003D1C23">
      <w:pPr>
        <w:pStyle w:val="Telobesedila"/>
        <w:rPr>
          <w:iCs/>
          <w:sz w:val="8"/>
          <w:szCs w:val="8"/>
        </w:rPr>
      </w:pPr>
    </w:p>
    <w:p w14:paraId="49832014" w14:textId="77777777" w:rsidR="003D1C23" w:rsidRDefault="003D1C23" w:rsidP="003D1C23">
      <w:pPr>
        <w:pStyle w:val="Telobesedila"/>
        <w:numPr>
          <w:ilvl w:val="0"/>
          <w:numId w:val="22"/>
        </w:numPr>
        <w:jc w:val="left"/>
        <w:rPr>
          <w:iCs/>
        </w:rPr>
      </w:pPr>
      <w:r>
        <w:rPr>
          <w:iCs/>
        </w:rPr>
        <w:t>opraviti ogled stanja naprave;</w:t>
      </w:r>
    </w:p>
    <w:p w14:paraId="46728A0A" w14:textId="77777777" w:rsidR="003D1C23" w:rsidRDefault="003D1C23" w:rsidP="003D1C23">
      <w:pPr>
        <w:pStyle w:val="Telobesedila"/>
        <w:numPr>
          <w:ilvl w:val="0"/>
          <w:numId w:val="23"/>
        </w:numPr>
        <w:jc w:val="left"/>
        <w:rPr>
          <w:iCs/>
        </w:rPr>
      </w:pPr>
      <w:r>
        <w:rPr>
          <w:iCs/>
        </w:rPr>
        <w:t>kontrolirati ožičenje sistemov in pripadajoče avtomatike, kontrola delovanja perifernih enot, kontrola krmilnikov z nastavitvijo sezonskih parametrov, vključno z elektro-krmilno omaro, v skladu z navodili proizvajalca;</w:t>
      </w:r>
    </w:p>
    <w:p w14:paraId="33267541" w14:textId="77777777" w:rsidR="003D1C23" w:rsidRDefault="003D1C23" w:rsidP="003D1C23">
      <w:pPr>
        <w:pStyle w:val="Telobesedila"/>
        <w:numPr>
          <w:ilvl w:val="0"/>
          <w:numId w:val="24"/>
        </w:numPr>
        <w:jc w:val="left"/>
        <w:rPr>
          <w:iCs/>
        </w:rPr>
      </w:pPr>
      <w:r>
        <w:rPr>
          <w:iCs/>
        </w:rPr>
        <w:t>kontrolirati stanje vseh ventilatorjev in elektromotorjev (s pripadajočimi ležaji in jermenicami);</w:t>
      </w:r>
    </w:p>
    <w:p w14:paraId="656D0D5C" w14:textId="77777777" w:rsidR="003D1C23" w:rsidRDefault="003D1C23" w:rsidP="003D1C23">
      <w:pPr>
        <w:pStyle w:val="Telobesedila"/>
        <w:numPr>
          <w:ilvl w:val="0"/>
          <w:numId w:val="25"/>
        </w:numPr>
        <w:jc w:val="left"/>
        <w:rPr>
          <w:iCs/>
        </w:rPr>
      </w:pPr>
      <w:r>
        <w:rPr>
          <w:iCs/>
        </w:rPr>
        <w:t>kontrola čistosti površin zračnih kanalov in ostalih elementov razvoda ter elementov v sami klimatski napravi;</w:t>
      </w:r>
    </w:p>
    <w:p w14:paraId="23A67EF4" w14:textId="77777777" w:rsidR="003D1C23" w:rsidRDefault="003D1C23" w:rsidP="003D1C23">
      <w:pPr>
        <w:pStyle w:val="Telobesedila"/>
        <w:numPr>
          <w:ilvl w:val="0"/>
          <w:numId w:val="26"/>
        </w:numPr>
        <w:jc w:val="left"/>
        <w:rPr>
          <w:iCs/>
        </w:rPr>
      </w:pPr>
      <w:r>
        <w:rPr>
          <w:iCs/>
        </w:rPr>
        <w:t>kontrola tesnosti izmenjevalcev in spojev na cevnih instalacijah;</w:t>
      </w:r>
    </w:p>
    <w:p w14:paraId="45612C22" w14:textId="77777777" w:rsidR="003D1C23" w:rsidRDefault="003D1C23" w:rsidP="003D1C23">
      <w:pPr>
        <w:pStyle w:val="Telobesedila"/>
        <w:numPr>
          <w:ilvl w:val="0"/>
          <w:numId w:val="27"/>
        </w:numPr>
        <w:jc w:val="left"/>
        <w:rPr>
          <w:iCs/>
        </w:rPr>
      </w:pPr>
      <w:r>
        <w:rPr>
          <w:iCs/>
        </w:rPr>
        <w:t>test naprave za posamezno obdobje – fizični preizkusi delovanja;</w:t>
      </w:r>
    </w:p>
    <w:p w14:paraId="3BE6F7DB" w14:textId="77777777" w:rsidR="003D1C23" w:rsidRDefault="003D1C23" w:rsidP="003D1C23">
      <w:pPr>
        <w:pStyle w:val="Telobesedila"/>
        <w:numPr>
          <w:ilvl w:val="0"/>
          <w:numId w:val="28"/>
        </w:numPr>
        <w:jc w:val="left"/>
        <w:rPr>
          <w:iCs/>
        </w:rPr>
      </w:pPr>
      <w:r>
        <w:t xml:space="preserve">pregled in popravilo požarnih loput se nanaša samo na  </w:t>
      </w:r>
      <w:proofErr w:type="spellStart"/>
      <w:r>
        <w:t>ev</w:t>
      </w:r>
      <w:proofErr w:type="spellEnd"/>
      <w:r>
        <w:t>. anomalije v delovanju; navedeno je potrebno takoj javiti naročniku oz. odgovorni osebi za požarno varnost na OI.</w:t>
      </w:r>
    </w:p>
    <w:p w14:paraId="26BF6ECB" w14:textId="77777777" w:rsidR="003D1C23" w:rsidRDefault="003D1C23" w:rsidP="003D1C23">
      <w:pPr>
        <w:pStyle w:val="Telobesedila"/>
        <w:numPr>
          <w:ilvl w:val="0"/>
          <w:numId w:val="29"/>
        </w:numPr>
        <w:jc w:val="left"/>
        <w:rPr>
          <w:iCs/>
        </w:rPr>
      </w:pPr>
      <w:r>
        <w:lastRenderedPageBreak/>
        <w:t>Opomba: uradne preglede vseh požarnih sistemov opravlja ločeni pooblaščeni izvajalec v skladu s Pravilnikom o pregledovanju in preizkušanju vgrajenih sistemov aktivne požarne zaščite (Ul. RS, št. 45/07).</w:t>
      </w:r>
    </w:p>
    <w:p w14:paraId="190A1A3F" w14:textId="77777777" w:rsidR="003D1C23" w:rsidRDefault="003D1C23" w:rsidP="003D1C23">
      <w:pPr>
        <w:pStyle w:val="Telobesedila"/>
        <w:numPr>
          <w:ilvl w:val="0"/>
          <w:numId w:val="30"/>
        </w:numPr>
        <w:jc w:val="left"/>
        <w:rPr>
          <w:iCs/>
        </w:rPr>
      </w:pPr>
      <w:r>
        <w:t>poročanje naročniku o pregledu in o potrebnih delih na sistemih.</w:t>
      </w:r>
    </w:p>
    <w:p w14:paraId="339D94B7" w14:textId="77777777" w:rsidR="003D1C23" w:rsidRDefault="003D1C23" w:rsidP="003D1C23">
      <w:pPr>
        <w:pStyle w:val="Telobesedila"/>
        <w:rPr>
          <w:iCs/>
        </w:rPr>
      </w:pPr>
    </w:p>
    <w:p w14:paraId="3F5F024D" w14:textId="77777777" w:rsidR="003D1C23" w:rsidRDefault="003D1C23" w:rsidP="003D1C23">
      <w:pPr>
        <w:pStyle w:val="Telobesedila"/>
        <w:rPr>
          <w:iCs/>
        </w:rPr>
      </w:pPr>
      <w:r>
        <w:rPr>
          <w:iCs/>
        </w:rPr>
        <w:t>Sezonski pregledi se vršijo dvakrat letno, in sicer pred začetkom grelne sezone in pred pričetkom hladilne sezone.</w:t>
      </w:r>
    </w:p>
    <w:p w14:paraId="3AE82B4D" w14:textId="77777777" w:rsidR="003D1C23" w:rsidRDefault="003D1C23" w:rsidP="003D1C23">
      <w:pPr>
        <w:pStyle w:val="Telobesedila"/>
        <w:rPr>
          <w:iCs/>
          <w:sz w:val="16"/>
          <w:szCs w:val="16"/>
        </w:rPr>
      </w:pPr>
    </w:p>
    <w:p w14:paraId="77D1EEF4" w14:textId="77777777" w:rsidR="003D1C23" w:rsidRDefault="003D1C23" w:rsidP="003D1C23">
      <w:pPr>
        <w:pStyle w:val="Telobesedila"/>
        <w:rPr>
          <w:iCs/>
        </w:rPr>
      </w:pPr>
      <w:r>
        <w:rPr>
          <w:iCs/>
        </w:rPr>
        <w:t xml:space="preserve">Sezonske preglede je možno izvesti v enakih terminih kot ostale preglede. Za eventualne večje posege je potreben dogovor in posebno naročilo. Cilj sezonskih pregledov je zagotoviti delovanje naprav skozi sezono. Ob sezonskih pregledih bi se izvajala tudi večja dela po medsebojnem dogovoru. </w:t>
      </w:r>
    </w:p>
    <w:p w14:paraId="4BC8F981" w14:textId="77777777" w:rsidR="003D1C23" w:rsidRDefault="003D1C23" w:rsidP="003D1C23">
      <w:pPr>
        <w:pStyle w:val="Telobesedila"/>
        <w:rPr>
          <w:sz w:val="28"/>
          <w:szCs w:val="28"/>
        </w:rPr>
      </w:pPr>
    </w:p>
    <w:p w14:paraId="7818B53C" w14:textId="77777777" w:rsidR="003D1C23" w:rsidRDefault="003D1C23" w:rsidP="003D1C23">
      <w:pPr>
        <w:pStyle w:val="Telobesedila"/>
      </w:pPr>
      <w:r>
        <w:t>5. OBČASNA DELA</w:t>
      </w:r>
    </w:p>
    <w:p w14:paraId="66EDA3CC" w14:textId="77777777" w:rsidR="003D1C23" w:rsidRDefault="003D1C23" w:rsidP="003D1C23">
      <w:pPr>
        <w:pStyle w:val="Telobesedila"/>
        <w:rPr>
          <w:sz w:val="8"/>
          <w:szCs w:val="8"/>
        </w:rPr>
      </w:pPr>
    </w:p>
    <w:p w14:paraId="45B1C39E" w14:textId="77777777" w:rsidR="003D1C23" w:rsidRDefault="003D1C23" w:rsidP="003D1C23">
      <w:pPr>
        <w:pStyle w:val="Telobesedila"/>
        <w:numPr>
          <w:ilvl w:val="0"/>
          <w:numId w:val="30"/>
        </w:numPr>
        <w:jc w:val="left"/>
      </w:pPr>
      <w:r>
        <w:t xml:space="preserve">regulacija in sprememba parametrov na sistemih za klimatizacijo in prezračevanje – velja tudi za razvodno omrežje in </w:t>
      </w:r>
      <w:proofErr w:type="spellStart"/>
      <w:r>
        <w:t>distibucijske</w:t>
      </w:r>
      <w:proofErr w:type="spellEnd"/>
      <w:r>
        <w:t xml:space="preserve"> elemente;</w:t>
      </w:r>
    </w:p>
    <w:p w14:paraId="4FAA5D90" w14:textId="77777777" w:rsidR="003D1C23" w:rsidRDefault="003D1C23" w:rsidP="003D1C23">
      <w:pPr>
        <w:pStyle w:val="Telobesedila"/>
        <w:numPr>
          <w:ilvl w:val="0"/>
          <w:numId w:val="30"/>
        </w:numPr>
        <w:jc w:val="left"/>
      </w:pPr>
      <w:r>
        <w:t>meritve pretokov ogrevnega in hladilnega medija ter kontrolne meritve parametrov zraka na distribucijskih  elementih uporabnika;</w:t>
      </w:r>
    </w:p>
    <w:p w14:paraId="55D43CFF" w14:textId="77777777" w:rsidR="003D1C23" w:rsidRDefault="003D1C23" w:rsidP="003D1C23">
      <w:pPr>
        <w:pStyle w:val="Telobesedila"/>
        <w:numPr>
          <w:ilvl w:val="0"/>
          <w:numId w:val="30"/>
        </w:numPr>
        <w:jc w:val="left"/>
      </w:pPr>
      <w:r>
        <w:t>preizkusi delovanja posameznih elementov vgrajenih v sisteme;</w:t>
      </w:r>
    </w:p>
    <w:p w14:paraId="4A34DAC1" w14:textId="77777777" w:rsidR="003D1C23" w:rsidRDefault="003D1C23" w:rsidP="003D1C23">
      <w:pPr>
        <w:pStyle w:val="Telobesedila"/>
        <w:numPr>
          <w:ilvl w:val="0"/>
          <w:numId w:val="30"/>
        </w:numPr>
        <w:jc w:val="left"/>
      </w:pPr>
      <w:r>
        <w:t>vodenje vseh evidenc o pregledih in posegih;</w:t>
      </w:r>
    </w:p>
    <w:p w14:paraId="68B8E8F7" w14:textId="77777777" w:rsidR="003D1C23" w:rsidRDefault="003D1C23" w:rsidP="003D1C23">
      <w:pPr>
        <w:pStyle w:val="Telobesedila"/>
        <w:numPr>
          <w:ilvl w:val="0"/>
          <w:numId w:val="30"/>
        </w:numPr>
        <w:jc w:val="left"/>
      </w:pPr>
      <w:r>
        <w:t>poročanje naročniku o pregledih in potrebnih delih na sistemih.</w:t>
      </w:r>
    </w:p>
    <w:p w14:paraId="18CE372E" w14:textId="77777777" w:rsidR="003D1C23" w:rsidRDefault="003D1C23" w:rsidP="003D1C23">
      <w:pPr>
        <w:pStyle w:val="Telobesedila"/>
        <w:rPr>
          <w:bCs/>
          <w:sz w:val="16"/>
          <w:szCs w:val="16"/>
        </w:rPr>
      </w:pPr>
    </w:p>
    <w:p w14:paraId="3A27A552" w14:textId="77777777" w:rsidR="003D1C23" w:rsidRDefault="003D1C23" w:rsidP="003D1C23">
      <w:pPr>
        <w:pStyle w:val="Telobesedila"/>
        <w:rPr>
          <w:bCs/>
        </w:rPr>
      </w:pPr>
      <w:r>
        <w:rPr>
          <w:bCs/>
        </w:rPr>
        <w:t>Občasna dela vključujejo:</w:t>
      </w:r>
      <w:r>
        <w:rPr>
          <w:bCs/>
        </w:rPr>
        <w:tab/>
      </w:r>
    </w:p>
    <w:p w14:paraId="1DFE0AD1" w14:textId="77777777" w:rsidR="003D1C23" w:rsidRDefault="003D1C23" w:rsidP="003D1C23">
      <w:pPr>
        <w:pStyle w:val="Telobesedila"/>
        <w:numPr>
          <w:ilvl w:val="0"/>
          <w:numId w:val="31"/>
        </w:numPr>
        <w:rPr>
          <w:bCs/>
        </w:rPr>
      </w:pPr>
      <w:r>
        <w:rPr>
          <w:bCs/>
        </w:rPr>
        <w:t>meritve mikroklime v prostorih (temperatura, vlaga, šumnost, nadtlak, podtlak)</w:t>
      </w:r>
    </w:p>
    <w:p w14:paraId="35F1A71A" w14:textId="77777777" w:rsidR="003D1C23" w:rsidRDefault="003D1C23" w:rsidP="003D1C23">
      <w:pPr>
        <w:pStyle w:val="Telobesedila"/>
        <w:numPr>
          <w:ilvl w:val="0"/>
          <w:numId w:val="31"/>
        </w:numPr>
        <w:rPr>
          <w:bCs/>
        </w:rPr>
      </w:pPr>
      <w:r>
        <w:rPr>
          <w:bCs/>
        </w:rPr>
        <w:t>meritve in regulacija količin zraka (distribucijski element, zračni kanali)</w:t>
      </w:r>
    </w:p>
    <w:p w14:paraId="12A46C9C" w14:textId="77777777" w:rsidR="003D1C23" w:rsidRDefault="003D1C23" w:rsidP="003D1C23">
      <w:pPr>
        <w:pStyle w:val="Telobesedila"/>
        <w:numPr>
          <w:ilvl w:val="0"/>
          <w:numId w:val="31"/>
        </w:numPr>
        <w:rPr>
          <w:bCs/>
        </w:rPr>
      </w:pPr>
      <w:r>
        <w:rPr>
          <w:bCs/>
        </w:rPr>
        <w:t>meritve zamazanosti zračnih filtrov.</w:t>
      </w:r>
    </w:p>
    <w:p w14:paraId="48E7602F" w14:textId="77777777" w:rsidR="003D1C23" w:rsidRDefault="003D1C23" w:rsidP="003D1C23">
      <w:pPr>
        <w:pStyle w:val="Telobesedila"/>
        <w:rPr>
          <w:bCs/>
          <w:sz w:val="16"/>
          <w:szCs w:val="16"/>
        </w:rPr>
      </w:pPr>
    </w:p>
    <w:p w14:paraId="6F61B7CC" w14:textId="77777777" w:rsidR="003D1C23" w:rsidRDefault="003D1C23" w:rsidP="003D1C23">
      <w:pPr>
        <w:pStyle w:val="Telobesedila"/>
        <w:rPr>
          <w:bCs/>
        </w:rPr>
      </w:pPr>
      <w:r>
        <w:rPr>
          <w:bCs/>
        </w:rPr>
        <w:t>O terminih in konkretnih meritvah se naročnik in izvajalec posebej dogovorita.</w:t>
      </w:r>
    </w:p>
    <w:p w14:paraId="12D50D51" w14:textId="77777777" w:rsidR="003D1C23" w:rsidRDefault="003D1C23" w:rsidP="003D1C23">
      <w:pPr>
        <w:pStyle w:val="Telobesedila"/>
      </w:pPr>
    </w:p>
    <w:p w14:paraId="126C87D0" w14:textId="77777777" w:rsidR="003D1C23" w:rsidRDefault="003D1C23" w:rsidP="003D1C23">
      <w:pPr>
        <w:pStyle w:val="Telobesedila"/>
      </w:pPr>
    </w:p>
    <w:p w14:paraId="68A2F08E" w14:textId="77777777" w:rsidR="003D1C23" w:rsidRDefault="003D1C23" w:rsidP="003D1C23">
      <w:pPr>
        <w:pStyle w:val="Telobesedila"/>
        <w:jc w:val="left"/>
        <w:rPr>
          <w:b/>
        </w:rPr>
      </w:pPr>
      <w:r>
        <w:rPr>
          <w:b/>
        </w:rPr>
        <w:t>OPOMBA – Ponudnik mora manjše nadgradnje, popravila ter menjavo posameznih delov sistema, ki omogočajo normalno in nemoteno delovanje sistema vključiti v redno delo ( vsakodnevno delo).</w:t>
      </w:r>
    </w:p>
    <w:p w14:paraId="4DF3680E" w14:textId="77777777" w:rsidR="003D1C23" w:rsidRDefault="003D1C23" w:rsidP="003D1C23">
      <w:pPr>
        <w:pStyle w:val="Telobesedila"/>
        <w:jc w:val="left"/>
        <w:rPr>
          <w:b/>
        </w:rPr>
      </w:pPr>
    </w:p>
    <w:p w14:paraId="0DEBAD37" w14:textId="77777777" w:rsidR="003D1C23" w:rsidRDefault="003D1C23" w:rsidP="003D1C23">
      <w:pPr>
        <w:pStyle w:val="Telobesedila"/>
        <w:jc w:val="left"/>
        <w:rPr>
          <w:b/>
        </w:rPr>
      </w:pPr>
      <w:r>
        <w:rPr>
          <w:b/>
        </w:rPr>
        <w:t>Rezervni deli ter potrošni material se zaračuna posebej po predhodni odobritvi naročnika.</w:t>
      </w:r>
    </w:p>
    <w:p w14:paraId="2560DF70" w14:textId="77777777" w:rsidR="003D1C23" w:rsidRDefault="003D1C23" w:rsidP="003D1C23">
      <w:pPr>
        <w:pStyle w:val="Telobesedila"/>
        <w:jc w:val="left"/>
        <w:rPr>
          <w:b/>
        </w:rPr>
      </w:pPr>
    </w:p>
    <w:p w14:paraId="106897F8" w14:textId="77777777" w:rsidR="003D1C23" w:rsidRPr="00917DA8" w:rsidRDefault="003D1C23" w:rsidP="003D1C23">
      <w:pPr>
        <w:pStyle w:val="Telobesedila"/>
        <w:jc w:val="left"/>
        <w:rPr>
          <w:i/>
          <w:sz w:val="22"/>
          <w:u w:val="single"/>
        </w:rPr>
      </w:pPr>
      <w:r>
        <w:rPr>
          <w:b/>
        </w:rPr>
        <w:t>Večje nadgradnje sistema ter ostali večji posegi v sistem se opravijo po predhodni ponudbi ponudnika ter potrditvi naročnika.</w:t>
      </w:r>
      <w:r>
        <w:rPr>
          <w:b/>
        </w:rPr>
        <w:br w:type="page"/>
      </w:r>
      <w:r w:rsidRPr="00917DA8">
        <w:rPr>
          <w:i/>
          <w:sz w:val="22"/>
          <w:u w:val="single"/>
        </w:rPr>
        <w:lastRenderedPageBreak/>
        <w:t>ENERGETSKI SISTEMI</w:t>
      </w:r>
    </w:p>
    <w:p w14:paraId="179AB520" w14:textId="77777777" w:rsidR="003D1C23" w:rsidRDefault="003D1C23" w:rsidP="003D1C23">
      <w:pPr>
        <w:pStyle w:val="Telobesedila"/>
      </w:pPr>
    </w:p>
    <w:p w14:paraId="252350A9" w14:textId="77777777" w:rsidR="003D1C23" w:rsidRDefault="003D1C23" w:rsidP="003D1C23">
      <w:pPr>
        <w:pStyle w:val="Telobesedila"/>
      </w:pPr>
      <w:r>
        <w:t>1.  VSAKODNEVNA  DELA</w:t>
      </w:r>
    </w:p>
    <w:p w14:paraId="56DA3A89" w14:textId="77777777" w:rsidR="003D1C23" w:rsidRDefault="003D1C23" w:rsidP="003D1C23">
      <w:pPr>
        <w:pStyle w:val="Telobesedila"/>
        <w:rPr>
          <w:sz w:val="8"/>
          <w:szCs w:val="8"/>
        </w:rPr>
      </w:pPr>
    </w:p>
    <w:p w14:paraId="0D047D21" w14:textId="77777777" w:rsidR="003D1C23" w:rsidRPr="00917DA8" w:rsidRDefault="003D1C23" w:rsidP="003D1C23">
      <w:pPr>
        <w:pStyle w:val="Telobesedila"/>
        <w:numPr>
          <w:ilvl w:val="0"/>
          <w:numId w:val="32"/>
        </w:numPr>
        <w:tabs>
          <w:tab w:val="num" w:pos="720"/>
        </w:tabs>
        <w:ind w:left="720"/>
        <w:jc w:val="left"/>
      </w:pPr>
      <w:r w:rsidRPr="00917DA8">
        <w:t xml:space="preserve">udeležba serviserja na sestankih; </w:t>
      </w:r>
    </w:p>
    <w:p w14:paraId="004108EC" w14:textId="77777777" w:rsidR="003D1C23" w:rsidRDefault="003D1C23" w:rsidP="003D1C23">
      <w:pPr>
        <w:pStyle w:val="Telobesedila"/>
        <w:numPr>
          <w:ilvl w:val="0"/>
          <w:numId w:val="32"/>
        </w:numPr>
        <w:tabs>
          <w:tab w:val="num" w:pos="720"/>
        </w:tabs>
        <w:ind w:left="720"/>
        <w:jc w:val="left"/>
      </w:pPr>
      <w:r>
        <w:t>upravljanje naprav in sistemov;</w:t>
      </w:r>
    </w:p>
    <w:p w14:paraId="5A000679" w14:textId="77777777" w:rsidR="003D1C23" w:rsidRDefault="003D1C23" w:rsidP="003D1C23">
      <w:pPr>
        <w:pStyle w:val="Telobesedila"/>
        <w:numPr>
          <w:ilvl w:val="0"/>
          <w:numId w:val="33"/>
        </w:numPr>
        <w:ind w:left="720"/>
        <w:jc w:val="left"/>
      </w:pPr>
      <w:r>
        <w:t>nadzor nad delovanjem energetskih sistemov z izvedbo potrebnih regulacij na energetskih sistemih, vključno z dodajanjem potrebnih sredstev;</w:t>
      </w:r>
    </w:p>
    <w:p w14:paraId="4E052766" w14:textId="77777777" w:rsidR="003D1C23" w:rsidRDefault="003D1C23" w:rsidP="003D1C23">
      <w:pPr>
        <w:pStyle w:val="Telobesedila"/>
        <w:numPr>
          <w:ilvl w:val="0"/>
          <w:numId w:val="34"/>
        </w:numPr>
        <w:ind w:left="720"/>
        <w:jc w:val="left"/>
      </w:pPr>
      <w:r>
        <w:t>pregled vseh elementov na energetskih sistemih;</w:t>
      </w:r>
    </w:p>
    <w:p w14:paraId="36C55B4F" w14:textId="77777777" w:rsidR="003D1C23" w:rsidRDefault="003D1C23" w:rsidP="003D1C23">
      <w:pPr>
        <w:pStyle w:val="Telobesedila"/>
        <w:numPr>
          <w:ilvl w:val="0"/>
          <w:numId w:val="35"/>
        </w:numPr>
        <w:ind w:left="720"/>
        <w:jc w:val="left"/>
      </w:pPr>
      <w:r>
        <w:t>pregled delovanja toplotnih postaj;</w:t>
      </w:r>
    </w:p>
    <w:p w14:paraId="4C4CA4B7" w14:textId="77777777" w:rsidR="003D1C23" w:rsidRDefault="003D1C23" w:rsidP="003D1C23">
      <w:pPr>
        <w:pStyle w:val="Telobesedila"/>
        <w:numPr>
          <w:ilvl w:val="0"/>
          <w:numId w:val="36"/>
        </w:numPr>
        <w:tabs>
          <w:tab w:val="num" w:pos="720"/>
        </w:tabs>
        <w:ind w:left="720"/>
        <w:jc w:val="left"/>
      </w:pPr>
      <w:r>
        <w:t>pregled delovanja kompresorske postaje;</w:t>
      </w:r>
    </w:p>
    <w:p w14:paraId="3357D11B" w14:textId="77777777" w:rsidR="003D1C23" w:rsidRDefault="003D1C23" w:rsidP="003D1C23">
      <w:pPr>
        <w:pStyle w:val="Telobesedila"/>
        <w:numPr>
          <w:ilvl w:val="0"/>
          <w:numId w:val="37"/>
        </w:numPr>
        <w:ind w:left="720"/>
        <w:jc w:val="left"/>
      </w:pPr>
      <w:r>
        <w:t>vodenje potrebnih evidenc v zvezi z obratovanjem in vzdrževanjem energetskih sistemov, vključno s preskrbo toplotnih medijev za potrebe klimatizacije stavb Onkološkega inštituta;</w:t>
      </w:r>
    </w:p>
    <w:p w14:paraId="4AFDBD5E" w14:textId="77777777" w:rsidR="003D1C23" w:rsidRDefault="003D1C23" w:rsidP="003D1C23">
      <w:pPr>
        <w:pStyle w:val="Telobesedila"/>
        <w:numPr>
          <w:ilvl w:val="0"/>
          <w:numId w:val="38"/>
        </w:numPr>
        <w:tabs>
          <w:tab w:val="num" w:pos="720"/>
        </w:tabs>
        <w:ind w:left="720"/>
        <w:jc w:val="left"/>
      </w:pPr>
      <w:r>
        <w:t>vodenje evidenc za potrebe obračuna opravljenega dela in pri tem porabljenega materiala;</w:t>
      </w:r>
    </w:p>
    <w:p w14:paraId="0356A0B6" w14:textId="77777777" w:rsidR="003D1C23" w:rsidRDefault="003D1C23" w:rsidP="003D1C23">
      <w:pPr>
        <w:pStyle w:val="Telobesedila"/>
        <w:numPr>
          <w:ilvl w:val="0"/>
          <w:numId w:val="39"/>
        </w:numPr>
        <w:tabs>
          <w:tab w:val="num" w:pos="720"/>
        </w:tabs>
        <w:ind w:left="720"/>
        <w:jc w:val="left"/>
      </w:pPr>
      <w:r>
        <w:t>poročanje naročniku o pregledih in o potrebnih delih na sistemih.</w:t>
      </w:r>
    </w:p>
    <w:p w14:paraId="2D600643" w14:textId="77777777" w:rsidR="003D1C23" w:rsidRDefault="003D1C23" w:rsidP="003D1C23">
      <w:pPr>
        <w:pStyle w:val="Telobesedila"/>
        <w:numPr>
          <w:ilvl w:val="0"/>
          <w:numId w:val="39"/>
        </w:numPr>
        <w:tabs>
          <w:tab w:val="num" w:pos="720"/>
        </w:tabs>
        <w:ind w:left="720"/>
        <w:jc w:val="left"/>
      </w:pPr>
      <w:r>
        <w:t xml:space="preserve">dnevni pregled </w:t>
      </w:r>
      <w:proofErr w:type="spellStart"/>
      <w:r>
        <w:t>CNSa</w:t>
      </w:r>
      <w:proofErr w:type="spellEnd"/>
      <w:r>
        <w:t>.</w:t>
      </w:r>
    </w:p>
    <w:p w14:paraId="57DD0F41" w14:textId="77777777" w:rsidR="003D1C23" w:rsidRDefault="003D1C23" w:rsidP="003D1C23">
      <w:pPr>
        <w:pStyle w:val="Telobesedila"/>
        <w:rPr>
          <w:sz w:val="16"/>
          <w:szCs w:val="16"/>
        </w:rPr>
      </w:pPr>
    </w:p>
    <w:p w14:paraId="569F256D" w14:textId="77777777" w:rsidR="003D1C23" w:rsidRDefault="003D1C23" w:rsidP="003D1C23">
      <w:pPr>
        <w:pStyle w:val="Telobesedila"/>
      </w:pPr>
      <w:r>
        <w:t>Navedena dela se bodo izvajala vsak delovni dan od ponedeljka do petka z obvezno prisotnostjo vzdrževalca od 7.00 ure do 15.00 ure.</w:t>
      </w:r>
    </w:p>
    <w:p w14:paraId="326BA742" w14:textId="77777777" w:rsidR="003D1C23" w:rsidRDefault="003D1C23" w:rsidP="003D1C23">
      <w:pPr>
        <w:pStyle w:val="Telobesedila"/>
        <w:rPr>
          <w:sz w:val="28"/>
          <w:szCs w:val="28"/>
        </w:rPr>
      </w:pPr>
    </w:p>
    <w:p w14:paraId="66FC4E97" w14:textId="77777777" w:rsidR="003D1C23" w:rsidRDefault="003D1C23" w:rsidP="003D1C23">
      <w:pPr>
        <w:pStyle w:val="Telobesedila"/>
      </w:pPr>
      <w:r>
        <w:t>2. SEZONSKI PREGLEDI</w:t>
      </w:r>
    </w:p>
    <w:p w14:paraId="785FD8DC" w14:textId="77777777" w:rsidR="003D1C23" w:rsidRDefault="003D1C23" w:rsidP="003D1C23">
      <w:pPr>
        <w:pStyle w:val="Telobesedila"/>
        <w:rPr>
          <w:sz w:val="8"/>
          <w:szCs w:val="8"/>
        </w:rPr>
      </w:pPr>
    </w:p>
    <w:p w14:paraId="100F603E" w14:textId="77777777" w:rsidR="003D1C23" w:rsidRDefault="003D1C23" w:rsidP="003D1C23">
      <w:pPr>
        <w:pStyle w:val="Telobesedila"/>
        <w:numPr>
          <w:ilvl w:val="0"/>
          <w:numId w:val="40"/>
        </w:numPr>
        <w:ind w:hanging="708"/>
        <w:jc w:val="left"/>
      </w:pPr>
      <w:r>
        <w:t>kontrola stanja vseh naprav in omrežja – hladilnega ali grelnega</w:t>
      </w:r>
    </w:p>
    <w:p w14:paraId="38EBE8CA" w14:textId="77777777" w:rsidR="003D1C23" w:rsidRDefault="003D1C23" w:rsidP="003D1C23">
      <w:pPr>
        <w:pStyle w:val="Telobesedila"/>
        <w:numPr>
          <w:ilvl w:val="0"/>
          <w:numId w:val="41"/>
        </w:numPr>
        <w:ind w:hanging="708"/>
        <w:jc w:val="left"/>
      </w:pPr>
      <w:r>
        <w:t>kontrola stanja in delovanja črpalk</w:t>
      </w:r>
    </w:p>
    <w:p w14:paraId="4D4E650C" w14:textId="77777777" w:rsidR="003D1C23" w:rsidRDefault="003D1C23" w:rsidP="003D1C23">
      <w:pPr>
        <w:pStyle w:val="Telobesedila"/>
        <w:numPr>
          <w:ilvl w:val="0"/>
          <w:numId w:val="42"/>
        </w:numPr>
        <w:ind w:hanging="708"/>
        <w:jc w:val="left"/>
      </w:pPr>
      <w:r>
        <w:t>kontrola stanja in čistosti izmenjevalcev ali kondenzatorjev</w:t>
      </w:r>
    </w:p>
    <w:p w14:paraId="53876B21" w14:textId="77777777" w:rsidR="003D1C23" w:rsidRDefault="003D1C23" w:rsidP="003D1C23">
      <w:pPr>
        <w:pStyle w:val="Telobesedila"/>
        <w:numPr>
          <w:ilvl w:val="0"/>
          <w:numId w:val="43"/>
        </w:numPr>
        <w:ind w:hanging="708"/>
        <w:jc w:val="left"/>
      </w:pPr>
      <w:r>
        <w:t>kontrola naprav za vzdrževanje tlakov in polnjenja sistemov.</w:t>
      </w:r>
    </w:p>
    <w:p w14:paraId="0D25AECD" w14:textId="77777777" w:rsidR="003D1C23" w:rsidRDefault="003D1C23" w:rsidP="003D1C23">
      <w:pPr>
        <w:pStyle w:val="Telobesedila"/>
        <w:numPr>
          <w:ilvl w:val="0"/>
          <w:numId w:val="43"/>
        </w:numPr>
        <w:ind w:hanging="708"/>
        <w:jc w:val="left"/>
      </w:pPr>
      <w:r>
        <w:rPr>
          <w:iCs/>
        </w:rPr>
        <w:t>izdelava poročil za vsa opravljena dela.</w:t>
      </w:r>
    </w:p>
    <w:p w14:paraId="79AFB1D4" w14:textId="77777777" w:rsidR="003D1C23" w:rsidRDefault="003D1C23" w:rsidP="003D1C23">
      <w:pPr>
        <w:pStyle w:val="Telobesedila"/>
        <w:ind w:left="1068"/>
        <w:jc w:val="left"/>
      </w:pPr>
    </w:p>
    <w:p w14:paraId="64461D88" w14:textId="77777777" w:rsidR="003D1C23" w:rsidRDefault="003D1C23" w:rsidP="003D1C23">
      <w:pPr>
        <w:pStyle w:val="Telobesedila"/>
        <w:rPr>
          <w:sz w:val="16"/>
          <w:szCs w:val="16"/>
        </w:rPr>
      </w:pPr>
    </w:p>
    <w:p w14:paraId="70E7CCA2" w14:textId="77777777" w:rsidR="003D1C23" w:rsidRDefault="003D1C23" w:rsidP="003D1C23">
      <w:pPr>
        <w:pStyle w:val="Telobesedila"/>
      </w:pPr>
      <w:r>
        <w:t>Sezonski pregledi se vršijo dvakrat letno, in sicer pred pričetkom grelne sezone in pred pričetkom hladilne sezone.</w:t>
      </w:r>
    </w:p>
    <w:p w14:paraId="07A26814" w14:textId="77777777" w:rsidR="003D1C23" w:rsidRDefault="003D1C23" w:rsidP="003D1C23">
      <w:pPr>
        <w:pStyle w:val="Telobesedila"/>
        <w:rPr>
          <w:sz w:val="28"/>
          <w:szCs w:val="28"/>
        </w:rPr>
      </w:pPr>
    </w:p>
    <w:p w14:paraId="7C7F793D" w14:textId="77777777" w:rsidR="003D1C23" w:rsidRDefault="003D1C23" w:rsidP="003D1C23">
      <w:pPr>
        <w:pStyle w:val="Telobesedila"/>
      </w:pPr>
      <w:r>
        <w:t xml:space="preserve">3.  OBČASNA  DELA </w:t>
      </w:r>
    </w:p>
    <w:p w14:paraId="415B1F48" w14:textId="77777777" w:rsidR="003D1C23" w:rsidRDefault="003D1C23" w:rsidP="003D1C23">
      <w:pPr>
        <w:pStyle w:val="Telobesedila"/>
        <w:rPr>
          <w:sz w:val="8"/>
          <w:szCs w:val="8"/>
        </w:rPr>
      </w:pPr>
    </w:p>
    <w:p w14:paraId="5FCBEC63" w14:textId="77777777" w:rsidR="003D1C23" w:rsidRDefault="003D1C23" w:rsidP="003D1C23">
      <w:pPr>
        <w:pStyle w:val="Telobesedila"/>
        <w:numPr>
          <w:ilvl w:val="0"/>
          <w:numId w:val="43"/>
        </w:numPr>
        <w:tabs>
          <w:tab w:val="num" w:pos="720"/>
        </w:tabs>
        <w:ind w:left="720"/>
        <w:jc w:val="left"/>
      </w:pPr>
      <w:r>
        <w:t xml:space="preserve">popravila ali zamenjava elementov energetskih sistemov, vključno z radiatorji, </w:t>
      </w:r>
      <w:proofErr w:type="spellStart"/>
      <w:r>
        <w:t>radiatorskimi</w:t>
      </w:r>
      <w:proofErr w:type="spellEnd"/>
      <w:r>
        <w:t xml:space="preserve"> ventili, črpalkami ter manometri in termometri ter drugimi elementi, vgrajenimi v energetske sisteme;</w:t>
      </w:r>
    </w:p>
    <w:p w14:paraId="2D388D00" w14:textId="77777777" w:rsidR="003D1C23" w:rsidRDefault="003D1C23" w:rsidP="003D1C23">
      <w:pPr>
        <w:pStyle w:val="Telobesedila"/>
        <w:numPr>
          <w:ilvl w:val="0"/>
          <w:numId w:val="43"/>
        </w:numPr>
        <w:tabs>
          <w:tab w:val="num" w:pos="720"/>
        </w:tabs>
        <w:ind w:left="720"/>
        <w:jc w:val="left"/>
      </w:pPr>
      <w:r>
        <w:t>zatesnitve vseh netesnosti na omenjenih sistemih;</w:t>
      </w:r>
    </w:p>
    <w:p w14:paraId="6D85F637" w14:textId="77777777" w:rsidR="003D1C23" w:rsidRDefault="003D1C23" w:rsidP="003D1C23">
      <w:pPr>
        <w:pStyle w:val="Telobesedila"/>
        <w:numPr>
          <w:ilvl w:val="0"/>
          <w:numId w:val="43"/>
        </w:numPr>
        <w:tabs>
          <w:tab w:val="num" w:pos="720"/>
        </w:tabs>
        <w:ind w:left="720"/>
        <w:jc w:val="left"/>
      </w:pPr>
      <w:r>
        <w:t>menjava reagentov na posameznih napravah;</w:t>
      </w:r>
    </w:p>
    <w:p w14:paraId="4743852E" w14:textId="77777777" w:rsidR="003D1C23" w:rsidRDefault="003D1C23" w:rsidP="003D1C23">
      <w:pPr>
        <w:pStyle w:val="Telobesedila"/>
        <w:numPr>
          <w:ilvl w:val="0"/>
          <w:numId w:val="43"/>
        </w:numPr>
        <w:tabs>
          <w:tab w:val="num" w:pos="720"/>
        </w:tabs>
        <w:ind w:left="720"/>
        <w:jc w:val="left"/>
      </w:pPr>
      <w:r>
        <w:t>preizkusi delovanja posameznih elementov vgrajenih v sisteme;</w:t>
      </w:r>
    </w:p>
    <w:p w14:paraId="04591074" w14:textId="77777777" w:rsidR="003D1C23" w:rsidRDefault="003D1C23" w:rsidP="003D1C23">
      <w:pPr>
        <w:pStyle w:val="Telobesedila"/>
        <w:numPr>
          <w:ilvl w:val="0"/>
          <w:numId w:val="43"/>
        </w:numPr>
        <w:tabs>
          <w:tab w:val="num" w:pos="720"/>
        </w:tabs>
        <w:ind w:left="720"/>
        <w:jc w:val="left"/>
      </w:pPr>
      <w:r>
        <w:t>meritve pretokov ogrevnega medija na posameznih porabnikih;</w:t>
      </w:r>
    </w:p>
    <w:p w14:paraId="67D8E457" w14:textId="77777777" w:rsidR="003D1C23" w:rsidRDefault="003D1C23" w:rsidP="003D1C23">
      <w:pPr>
        <w:pStyle w:val="Telobesedila"/>
        <w:numPr>
          <w:ilvl w:val="0"/>
          <w:numId w:val="43"/>
        </w:numPr>
        <w:tabs>
          <w:tab w:val="num" w:pos="720"/>
        </w:tabs>
        <w:ind w:left="720"/>
        <w:jc w:val="left"/>
      </w:pPr>
      <w:r>
        <w:t>sezonski posegi ob zagonih in zaustavitvah posameznih sistemov;</w:t>
      </w:r>
    </w:p>
    <w:p w14:paraId="06BCD246" w14:textId="77777777" w:rsidR="003D1C23" w:rsidRDefault="003D1C23" w:rsidP="003D1C23">
      <w:pPr>
        <w:pStyle w:val="Telobesedila"/>
        <w:numPr>
          <w:ilvl w:val="0"/>
          <w:numId w:val="43"/>
        </w:numPr>
        <w:tabs>
          <w:tab w:val="num" w:pos="720"/>
        </w:tabs>
        <w:ind w:left="720"/>
        <w:jc w:val="left"/>
      </w:pPr>
      <w:r>
        <w:t>sezonska čiščenja posameznih delov energetski sistemov;</w:t>
      </w:r>
    </w:p>
    <w:p w14:paraId="14DB73CA" w14:textId="77777777" w:rsidR="003D1C23" w:rsidRDefault="003D1C23" w:rsidP="003D1C23">
      <w:pPr>
        <w:pStyle w:val="Telobesedila"/>
        <w:numPr>
          <w:ilvl w:val="0"/>
          <w:numId w:val="43"/>
        </w:numPr>
        <w:tabs>
          <w:tab w:val="num" w:pos="720"/>
        </w:tabs>
        <w:ind w:left="720"/>
        <w:jc w:val="left"/>
      </w:pPr>
      <w:r>
        <w:t>občasno sodelovanje pri termični ali kemični dezinfekciji vodovodnega omrežja;</w:t>
      </w:r>
    </w:p>
    <w:p w14:paraId="41F5D43D" w14:textId="77777777" w:rsidR="003D1C23" w:rsidRDefault="003D1C23" w:rsidP="003D1C23">
      <w:pPr>
        <w:pStyle w:val="Telobesedila"/>
        <w:numPr>
          <w:ilvl w:val="0"/>
          <w:numId w:val="43"/>
        </w:numPr>
        <w:tabs>
          <w:tab w:val="num" w:pos="720"/>
        </w:tabs>
        <w:ind w:left="720"/>
        <w:jc w:val="left"/>
      </w:pPr>
      <w:r>
        <w:t>vas občasna dela, potrebna za normalno obratovanje energetskih sistemov;</w:t>
      </w:r>
    </w:p>
    <w:p w14:paraId="0EDC096C" w14:textId="77777777" w:rsidR="003D1C23" w:rsidRDefault="003D1C23" w:rsidP="003D1C23">
      <w:pPr>
        <w:pStyle w:val="Telobesedila"/>
        <w:numPr>
          <w:ilvl w:val="0"/>
          <w:numId w:val="43"/>
        </w:numPr>
        <w:tabs>
          <w:tab w:val="num" w:pos="720"/>
        </w:tabs>
        <w:ind w:left="720"/>
        <w:jc w:val="left"/>
      </w:pPr>
      <w:r>
        <w:t>vsa druga dela, po nalogu vodje Tehnično vzdrževalne službe, v smislu koristne izrabe delovnega časa in zagotovitve nemotenega obratovanja sistema in opreme ter vzdrževanja stavb in okolice objektov Onkološkega inštituta;</w:t>
      </w:r>
    </w:p>
    <w:p w14:paraId="2A621EDF" w14:textId="77777777" w:rsidR="003D1C23" w:rsidRDefault="003D1C23" w:rsidP="003D1C23">
      <w:pPr>
        <w:pStyle w:val="Telobesedila"/>
        <w:numPr>
          <w:ilvl w:val="0"/>
          <w:numId w:val="43"/>
        </w:numPr>
        <w:tabs>
          <w:tab w:val="num" w:pos="720"/>
        </w:tabs>
        <w:ind w:left="720"/>
        <w:jc w:val="left"/>
      </w:pPr>
      <w:r>
        <w:t>izvedba vseh opravil, potrebnih za pridobitev in podaljšanje obratovalnih dovoljenje in vodenj vseh z zakonom predpisanih evidenc (vzdrževanje varnostnih ventilov, tlačnih posod itd.);</w:t>
      </w:r>
    </w:p>
    <w:p w14:paraId="1147120D" w14:textId="77777777" w:rsidR="003D1C23" w:rsidRDefault="003D1C23" w:rsidP="003D1C23">
      <w:pPr>
        <w:pStyle w:val="Telobesedila"/>
        <w:numPr>
          <w:ilvl w:val="0"/>
          <w:numId w:val="43"/>
        </w:numPr>
        <w:tabs>
          <w:tab w:val="num" w:pos="720"/>
        </w:tabs>
        <w:ind w:left="720"/>
        <w:jc w:val="left"/>
      </w:pPr>
      <w:r>
        <w:t>poročanje naročniku o pregledih in o potrebnih delih na sistemih.</w:t>
      </w:r>
    </w:p>
    <w:p w14:paraId="6E8C49AC" w14:textId="77777777" w:rsidR="003D1C23" w:rsidRDefault="003D1C23" w:rsidP="003D1C23">
      <w:pPr>
        <w:pStyle w:val="Telobesedila"/>
      </w:pPr>
    </w:p>
    <w:p w14:paraId="16F33A3B" w14:textId="77777777" w:rsidR="003D1C23" w:rsidRDefault="003D1C23" w:rsidP="003D1C23">
      <w:pPr>
        <w:pStyle w:val="Telobesedila"/>
      </w:pPr>
    </w:p>
    <w:p w14:paraId="0C0DAEE5" w14:textId="77777777" w:rsidR="003D1C23" w:rsidRDefault="003D1C23" w:rsidP="00DC7CE2">
      <w:pPr>
        <w:pStyle w:val="Telobesedila"/>
        <w:rPr>
          <w:b/>
        </w:rPr>
      </w:pPr>
      <w:r>
        <w:rPr>
          <w:b/>
        </w:rPr>
        <w:t>OPOMBA – Ponudnik mora manjše nadgradnje, popravila ter menjavo posameznih delov sistema, ki omogočajo normalno in nemoteno delovanje sistema vključiti v redno delo ( vsakodnevno delo).</w:t>
      </w:r>
    </w:p>
    <w:p w14:paraId="03FB4948" w14:textId="77777777" w:rsidR="003D1C23" w:rsidRDefault="003D1C23" w:rsidP="00DC7CE2">
      <w:pPr>
        <w:pStyle w:val="Telobesedila"/>
        <w:rPr>
          <w:b/>
        </w:rPr>
      </w:pPr>
    </w:p>
    <w:p w14:paraId="5A370A93" w14:textId="77777777" w:rsidR="003D1C23" w:rsidRDefault="003D1C23" w:rsidP="00DC7CE2">
      <w:pPr>
        <w:pStyle w:val="Telobesedila"/>
        <w:rPr>
          <w:b/>
        </w:rPr>
      </w:pPr>
      <w:r>
        <w:rPr>
          <w:b/>
        </w:rPr>
        <w:t>Rezervni deli ter potrošni material se zaračuna posebej po predhodni odobritvi naročnika.</w:t>
      </w:r>
    </w:p>
    <w:p w14:paraId="0C9D84D1" w14:textId="77777777" w:rsidR="003D1C23" w:rsidRDefault="003D1C23" w:rsidP="00DC7CE2">
      <w:pPr>
        <w:pStyle w:val="Telobesedila"/>
        <w:rPr>
          <w:b/>
        </w:rPr>
      </w:pPr>
    </w:p>
    <w:p w14:paraId="11FD107C" w14:textId="77777777" w:rsidR="003D1C23" w:rsidRPr="00692760" w:rsidRDefault="003D1C23" w:rsidP="00DC7CE2">
      <w:pPr>
        <w:pStyle w:val="Telobesedila"/>
        <w:rPr>
          <w:b/>
          <w:sz w:val="22"/>
        </w:rPr>
      </w:pPr>
      <w:r>
        <w:rPr>
          <w:b/>
        </w:rPr>
        <w:t>Večje nadgradnje sistema ter ostali večji posegi v sistem se opravijo po predhodni ponudbi ponudnika ter potrditvi naročnika.</w:t>
      </w:r>
      <w:r>
        <w:rPr>
          <w:b/>
        </w:rPr>
        <w:br w:type="page"/>
      </w:r>
      <w:r w:rsidRPr="00692760">
        <w:rPr>
          <w:b/>
          <w:i/>
          <w:sz w:val="22"/>
          <w:u w:val="single"/>
        </w:rPr>
        <w:lastRenderedPageBreak/>
        <w:t>HLADILNI SISTEMI</w:t>
      </w:r>
    </w:p>
    <w:p w14:paraId="346E0E42" w14:textId="77777777" w:rsidR="003D1C23" w:rsidRDefault="003D1C23" w:rsidP="003D1C23">
      <w:pPr>
        <w:pStyle w:val="Telobesedila"/>
      </w:pPr>
    </w:p>
    <w:p w14:paraId="7D25D011" w14:textId="77777777" w:rsidR="003D1C23" w:rsidRDefault="003D1C23" w:rsidP="003D1C23">
      <w:pPr>
        <w:pStyle w:val="Telobesedila"/>
      </w:pPr>
      <w:r>
        <w:t xml:space="preserve">Nanaša se na vzdrževanje hladilnih agregatov in </w:t>
      </w:r>
      <w:proofErr w:type="spellStart"/>
      <w:r>
        <w:t>konvektorjev</w:t>
      </w:r>
      <w:proofErr w:type="spellEnd"/>
      <w:r>
        <w:t>.</w:t>
      </w:r>
    </w:p>
    <w:p w14:paraId="2EAC1111" w14:textId="77777777" w:rsidR="003D1C23" w:rsidRDefault="003D1C23" w:rsidP="003D1C23">
      <w:pPr>
        <w:pStyle w:val="Telobesedila"/>
        <w:rPr>
          <w:bCs/>
          <w:sz w:val="24"/>
          <w:szCs w:val="24"/>
        </w:rPr>
      </w:pPr>
    </w:p>
    <w:p w14:paraId="1A177A71" w14:textId="77777777" w:rsidR="003D1C23" w:rsidRDefault="003D1C23" w:rsidP="003D1C23">
      <w:pPr>
        <w:pStyle w:val="Telobesedila"/>
      </w:pPr>
      <w:r>
        <w:t>1. MESEČNI  PREGLEDI</w:t>
      </w:r>
    </w:p>
    <w:p w14:paraId="11C0FC8C" w14:textId="77777777" w:rsidR="003D1C23" w:rsidRDefault="003D1C23" w:rsidP="003D1C23">
      <w:pPr>
        <w:pStyle w:val="Telobesedila"/>
        <w:rPr>
          <w:sz w:val="16"/>
          <w:szCs w:val="16"/>
        </w:rPr>
      </w:pPr>
    </w:p>
    <w:p w14:paraId="33A542E1" w14:textId="77777777" w:rsidR="003D1C23" w:rsidRDefault="003D1C23" w:rsidP="003D1C23">
      <w:pPr>
        <w:pStyle w:val="Telobesedila"/>
      </w:pPr>
      <w:r>
        <w:t>HLADILNI AGREGATI</w:t>
      </w:r>
    </w:p>
    <w:p w14:paraId="6603782B" w14:textId="77777777" w:rsidR="003D1C23" w:rsidRDefault="003D1C23" w:rsidP="003D1C23">
      <w:pPr>
        <w:pStyle w:val="Telobesedila"/>
        <w:numPr>
          <w:ilvl w:val="0"/>
          <w:numId w:val="44"/>
        </w:numPr>
        <w:jc w:val="left"/>
      </w:pPr>
      <w:r>
        <w:t>vizualni pregled stanja naprave;</w:t>
      </w:r>
    </w:p>
    <w:p w14:paraId="2E25FFEF" w14:textId="77777777" w:rsidR="003D1C23" w:rsidRDefault="003D1C23" w:rsidP="003D1C23">
      <w:pPr>
        <w:pStyle w:val="Telobesedila"/>
        <w:numPr>
          <w:ilvl w:val="0"/>
          <w:numId w:val="44"/>
        </w:numPr>
        <w:jc w:val="left"/>
      </w:pPr>
      <w:r>
        <w:t>upravljanje naprav in sistemov;</w:t>
      </w:r>
    </w:p>
    <w:p w14:paraId="02D84666" w14:textId="77777777" w:rsidR="003D1C23" w:rsidRDefault="003D1C23" w:rsidP="003D1C23">
      <w:pPr>
        <w:pStyle w:val="Telobesedila"/>
        <w:numPr>
          <w:ilvl w:val="0"/>
          <w:numId w:val="44"/>
        </w:numPr>
        <w:jc w:val="left"/>
      </w:pPr>
      <w:r>
        <w:t>računalniški priklop na krmilni modul in pregled zgodovine delovanja;</w:t>
      </w:r>
    </w:p>
    <w:p w14:paraId="3E1170FA" w14:textId="77777777" w:rsidR="003D1C23" w:rsidRDefault="003D1C23" w:rsidP="003D1C23">
      <w:pPr>
        <w:pStyle w:val="Telobesedila"/>
        <w:numPr>
          <w:ilvl w:val="0"/>
          <w:numId w:val="44"/>
        </w:numPr>
        <w:jc w:val="left"/>
      </w:pPr>
      <w:r>
        <w:t xml:space="preserve">kontrola uhajanja ozonu škodljivih snovi in izdelava poročila (velja le v primeru za sisteme z več kot </w:t>
      </w:r>
      <w:smartTag w:uri="urn:schemas-microsoft-com:office:smarttags" w:element="metricconverter">
        <w:smartTagPr>
          <w:attr w:name="ProductID" w:val="3 kg"/>
        </w:smartTagPr>
        <w:r>
          <w:t>3 kg</w:t>
        </w:r>
      </w:smartTag>
      <w:r>
        <w:t xml:space="preserve"> ozonu škodljivih snovi);</w:t>
      </w:r>
    </w:p>
    <w:p w14:paraId="3E27E9F5" w14:textId="77777777" w:rsidR="003D1C23" w:rsidRDefault="003D1C23" w:rsidP="003D1C23">
      <w:pPr>
        <w:pStyle w:val="Telobesedila"/>
        <w:numPr>
          <w:ilvl w:val="0"/>
          <w:numId w:val="44"/>
        </w:numPr>
        <w:jc w:val="left"/>
      </w:pPr>
      <w:r>
        <w:t>kontrola nivoja olja in eventualna dopolnitev;</w:t>
      </w:r>
    </w:p>
    <w:p w14:paraId="1C474342" w14:textId="77777777" w:rsidR="003D1C23" w:rsidRDefault="003D1C23" w:rsidP="003D1C23">
      <w:pPr>
        <w:pStyle w:val="Telobesedila"/>
        <w:numPr>
          <w:ilvl w:val="0"/>
          <w:numId w:val="44"/>
        </w:numPr>
        <w:jc w:val="left"/>
      </w:pPr>
      <w:r>
        <w:t>kontrola tlakov hladilnega plina;</w:t>
      </w:r>
    </w:p>
    <w:p w14:paraId="74EBF9FD" w14:textId="77777777" w:rsidR="003D1C23" w:rsidRDefault="003D1C23" w:rsidP="003D1C23">
      <w:pPr>
        <w:pStyle w:val="Telobesedila"/>
        <w:numPr>
          <w:ilvl w:val="0"/>
          <w:numId w:val="44"/>
        </w:numPr>
        <w:jc w:val="left"/>
      </w:pPr>
      <w:r>
        <w:t>kontrola in čiščenje uparjalnika in kondenzatorja;</w:t>
      </w:r>
    </w:p>
    <w:p w14:paraId="1BE255E6" w14:textId="77777777" w:rsidR="003D1C23" w:rsidRDefault="003D1C23" w:rsidP="003D1C23">
      <w:pPr>
        <w:pStyle w:val="Telobesedila"/>
        <w:numPr>
          <w:ilvl w:val="0"/>
          <w:numId w:val="44"/>
        </w:numPr>
        <w:jc w:val="left"/>
      </w:pPr>
      <w:r>
        <w:t>kontrola varnostnih funkcij v sistemu;</w:t>
      </w:r>
    </w:p>
    <w:p w14:paraId="55061D1D" w14:textId="77777777" w:rsidR="003D1C23" w:rsidRDefault="003D1C23" w:rsidP="003D1C23">
      <w:pPr>
        <w:pStyle w:val="Telobesedila"/>
        <w:numPr>
          <w:ilvl w:val="0"/>
          <w:numId w:val="44"/>
        </w:numPr>
        <w:jc w:val="left"/>
      </w:pPr>
      <w:r>
        <w:t>kontrola stanja in delovanja ventilatorjev;</w:t>
      </w:r>
    </w:p>
    <w:p w14:paraId="6697C317" w14:textId="77777777" w:rsidR="003D1C23" w:rsidRDefault="003D1C23" w:rsidP="003D1C23">
      <w:pPr>
        <w:pStyle w:val="Telobesedila"/>
        <w:numPr>
          <w:ilvl w:val="0"/>
          <w:numId w:val="44"/>
        </w:numPr>
        <w:jc w:val="left"/>
      </w:pPr>
      <w:r>
        <w:t>kontrola elementov vodnega kroga s kontrolo tesnosti in tlakov vode v sistemu;</w:t>
      </w:r>
    </w:p>
    <w:p w14:paraId="67243639" w14:textId="77777777" w:rsidR="003D1C23" w:rsidRDefault="003D1C23" w:rsidP="003D1C23">
      <w:pPr>
        <w:pStyle w:val="Telobesedila"/>
        <w:numPr>
          <w:ilvl w:val="0"/>
          <w:numId w:val="44"/>
        </w:numPr>
        <w:jc w:val="left"/>
      </w:pPr>
      <w:r>
        <w:t>kontrola črpalk;</w:t>
      </w:r>
    </w:p>
    <w:p w14:paraId="734125FC" w14:textId="77777777" w:rsidR="003D1C23" w:rsidRDefault="003D1C23" w:rsidP="003D1C23">
      <w:pPr>
        <w:pStyle w:val="Telobesedila"/>
        <w:numPr>
          <w:ilvl w:val="0"/>
          <w:numId w:val="21"/>
        </w:numPr>
        <w:jc w:val="left"/>
        <w:rPr>
          <w:iCs/>
        </w:rPr>
      </w:pPr>
      <w:r>
        <w:t>pregled električnih elementov (omaric, stikal, tipal, itd.).</w:t>
      </w:r>
      <w:r>
        <w:rPr>
          <w:iCs/>
        </w:rPr>
        <w:t xml:space="preserve"> </w:t>
      </w:r>
    </w:p>
    <w:p w14:paraId="255B295D" w14:textId="77777777" w:rsidR="003D1C23" w:rsidRDefault="003D1C23" w:rsidP="003D1C23">
      <w:pPr>
        <w:pStyle w:val="Telobesedila"/>
        <w:numPr>
          <w:ilvl w:val="0"/>
          <w:numId w:val="21"/>
        </w:numPr>
        <w:jc w:val="left"/>
        <w:rPr>
          <w:iCs/>
        </w:rPr>
      </w:pPr>
      <w:r>
        <w:rPr>
          <w:iCs/>
        </w:rPr>
        <w:t>izdelava poročil za vsa opravljena dela.</w:t>
      </w:r>
    </w:p>
    <w:p w14:paraId="354E8F28" w14:textId="77777777" w:rsidR="003D1C23" w:rsidRPr="00DE4AF4" w:rsidRDefault="003D1C23" w:rsidP="003D1C23">
      <w:pPr>
        <w:pStyle w:val="Telobesedila"/>
        <w:numPr>
          <w:ilvl w:val="0"/>
          <w:numId w:val="21"/>
        </w:numPr>
        <w:jc w:val="left"/>
        <w:rPr>
          <w:iCs/>
          <w:color w:val="000000" w:themeColor="text1"/>
        </w:rPr>
      </w:pPr>
      <w:r w:rsidRPr="00DE4AF4">
        <w:rPr>
          <w:iCs/>
          <w:color w:val="000000" w:themeColor="text1"/>
        </w:rPr>
        <w:t xml:space="preserve">Dnevni pregled </w:t>
      </w:r>
      <w:proofErr w:type="spellStart"/>
      <w:r w:rsidRPr="00DE4AF4">
        <w:rPr>
          <w:iCs/>
          <w:color w:val="000000" w:themeColor="text1"/>
        </w:rPr>
        <w:t>CNSa</w:t>
      </w:r>
      <w:proofErr w:type="spellEnd"/>
      <w:r w:rsidRPr="00DE4AF4">
        <w:rPr>
          <w:iCs/>
          <w:color w:val="000000" w:themeColor="text1"/>
        </w:rPr>
        <w:t>.</w:t>
      </w:r>
    </w:p>
    <w:p w14:paraId="21D6B81E" w14:textId="77777777" w:rsidR="003D1C23" w:rsidRDefault="003D1C23" w:rsidP="003D1C23">
      <w:pPr>
        <w:pStyle w:val="Telobesedila"/>
        <w:ind w:left="720"/>
        <w:jc w:val="left"/>
      </w:pPr>
    </w:p>
    <w:p w14:paraId="45620E6C" w14:textId="77777777" w:rsidR="003D1C23" w:rsidRDefault="003D1C23" w:rsidP="003D1C23">
      <w:pPr>
        <w:pStyle w:val="Telobesedila"/>
        <w:rPr>
          <w:sz w:val="16"/>
          <w:szCs w:val="16"/>
        </w:rPr>
      </w:pPr>
    </w:p>
    <w:p w14:paraId="5DD00F90" w14:textId="77777777" w:rsidR="003D1C23" w:rsidRDefault="003D1C23" w:rsidP="003D1C23">
      <w:pPr>
        <w:pStyle w:val="Telobesedila"/>
      </w:pPr>
      <w:r>
        <w:t xml:space="preserve">VENTILATORSKI </w:t>
      </w:r>
      <w:proofErr w:type="spellStart"/>
      <w:r>
        <w:t>KONVEKTORJI</w:t>
      </w:r>
      <w:proofErr w:type="spellEnd"/>
    </w:p>
    <w:p w14:paraId="11F1E859" w14:textId="77777777" w:rsidR="003D1C23" w:rsidRDefault="003D1C23" w:rsidP="003D1C23">
      <w:pPr>
        <w:pStyle w:val="Telobesedila"/>
        <w:numPr>
          <w:ilvl w:val="0"/>
          <w:numId w:val="45"/>
        </w:numPr>
      </w:pPr>
      <w:r>
        <w:t>vizualni pregled naprave;</w:t>
      </w:r>
    </w:p>
    <w:p w14:paraId="086B5A6E" w14:textId="77777777" w:rsidR="003D1C23" w:rsidRDefault="003D1C23" w:rsidP="003D1C23">
      <w:pPr>
        <w:pStyle w:val="Telobesedila"/>
        <w:numPr>
          <w:ilvl w:val="0"/>
          <w:numId w:val="45"/>
        </w:numPr>
      </w:pPr>
      <w:r>
        <w:t xml:space="preserve">čiščenje filtrov - vključno z demontažo in montažo; </w:t>
      </w:r>
    </w:p>
    <w:p w14:paraId="1978D500" w14:textId="77777777" w:rsidR="003D1C23" w:rsidRDefault="003D1C23" w:rsidP="003D1C23">
      <w:pPr>
        <w:pStyle w:val="Telobesedila"/>
        <w:numPr>
          <w:ilvl w:val="0"/>
          <w:numId w:val="45"/>
        </w:numPr>
      </w:pPr>
      <w:r>
        <w:t>kontrola delovanja termostata in ventilatorja;</w:t>
      </w:r>
    </w:p>
    <w:p w14:paraId="4B902CD4" w14:textId="77777777" w:rsidR="003D1C23" w:rsidRDefault="003D1C23" w:rsidP="003D1C23">
      <w:pPr>
        <w:pStyle w:val="Telobesedila"/>
        <w:numPr>
          <w:ilvl w:val="0"/>
          <w:numId w:val="45"/>
        </w:numPr>
      </w:pPr>
      <w:r>
        <w:t>kontrola tesnosti vključno s pregledom elektromagnetnih ventilov;</w:t>
      </w:r>
    </w:p>
    <w:p w14:paraId="751493F5" w14:textId="77777777" w:rsidR="003D1C23" w:rsidRDefault="003D1C23" w:rsidP="003D1C23">
      <w:pPr>
        <w:pStyle w:val="Telobesedila"/>
        <w:numPr>
          <w:ilvl w:val="0"/>
          <w:numId w:val="45"/>
        </w:numPr>
      </w:pPr>
      <w:r>
        <w:t>kontrola in po potrebi čiščenje odvodnega sistema za kondenzat.</w:t>
      </w:r>
    </w:p>
    <w:p w14:paraId="317D2121" w14:textId="77777777" w:rsidR="003D1C23" w:rsidRDefault="003D1C23" w:rsidP="003D1C23">
      <w:pPr>
        <w:pStyle w:val="Telobesedila"/>
        <w:rPr>
          <w:sz w:val="28"/>
          <w:szCs w:val="28"/>
        </w:rPr>
      </w:pPr>
    </w:p>
    <w:p w14:paraId="286CC409" w14:textId="77777777" w:rsidR="003D1C23" w:rsidRDefault="003D1C23" w:rsidP="003D1C23">
      <w:pPr>
        <w:pStyle w:val="Telobesedila"/>
      </w:pPr>
      <w:r>
        <w:t xml:space="preserve">2. SEZONSKI  PREGLEDI – HLADILNI AGREGATI, VENTILATORSKI </w:t>
      </w:r>
      <w:proofErr w:type="spellStart"/>
      <w:r>
        <w:t>KONVEKTORJI</w:t>
      </w:r>
      <w:proofErr w:type="spellEnd"/>
    </w:p>
    <w:p w14:paraId="6FA946F6" w14:textId="77777777" w:rsidR="003D1C23" w:rsidRDefault="003D1C23" w:rsidP="003D1C23">
      <w:pPr>
        <w:pStyle w:val="Telobesedila"/>
        <w:rPr>
          <w:sz w:val="8"/>
          <w:szCs w:val="8"/>
        </w:rPr>
      </w:pPr>
    </w:p>
    <w:p w14:paraId="4C144653" w14:textId="77777777" w:rsidR="003D1C23" w:rsidRDefault="003D1C23" w:rsidP="003D1C23">
      <w:pPr>
        <w:pStyle w:val="Telobesedila"/>
      </w:pPr>
      <w:r>
        <w:t>Pred pričetkom sezone je potrebno izvesti generalni pregled naprav in izvršiti vsa dela po navodilih proizvajalca.</w:t>
      </w:r>
    </w:p>
    <w:p w14:paraId="40DABAD7" w14:textId="77777777" w:rsidR="003D1C23" w:rsidRDefault="003D1C23" w:rsidP="003D1C23">
      <w:pPr>
        <w:pStyle w:val="Telobesedila"/>
        <w:rPr>
          <w:sz w:val="16"/>
          <w:szCs w:val="16"/>
        </w:rPr>
      </w:pPr>
    </w:p>
    <w:p w14:paraId="223E9808" w14:textId="77777777" w:rsidR="003D1C23" w:rsidRDefault="003D1C23" w:rsidP="003D1C23">
      <w:pPr>
        <w:pStyle w:val="Telobesedila"/>
      </w:pPr>
      <w:r>
        <w:t>Ob koncu sezone je potrebno izvesti zaustavitev agregatov po navodilih proizvajalca z izvedbo vseh potrebnih del.</w:t>
      </w:r>
    </w:p>
    <w:p w14:paraId="565B4126" w14:textId="77777777" w:rsidR="003D1C23" w:rsidRDefault="003D1C23" w:rsidP="003D1C23">
      <w:pPr>
        <w:pStyle w:val="Telobesedila"/>
        <w:rPr>
          <w:sz w:val="28"/>
          <w:szCs w:val="28"/>
        </w:rPr>
      </w:pPr>
    </w:p>
    <w:p w14:paraId="05DF2B45" w14:textId="77777777" w:rsidR="003D1C23" w:rsidRDefault="003D1C23" w:rsidP="003D1C23">
      <w:pPr>
        <w:pStyle w:val="Telobesedila"/>
      </w:pPr>
      <w:r>
        <w:t>IZREDNO OZ. INTERVENCIJSKO VZDRŽEVANJE</w:t>
      </w:r>
    </w:p>
    <w:p w14:paraId="5D8BAF16" w14:textId="77777777" w:rsidR="003D1C23" w:rsidRDefault="003D1C23" w:rsidP="003D1C23">
      <w:pPr>
        <w:pStyle w:val="Telobesedila"/>
        <w:rPr>
          <w:sz w:val="8"/>
          <w:szCs w:val="8"/>
        </w:rPr>
      </w:pPr>
    </w:p>
    <w:p w14:paraId="52C8C199" w14:textId="77777777" w:rsidR="003D1C23" w:rsidRDefault="003D1C23" w:rsidP="003D1C23">
      <w:pPr>
        <w:pStyle w:val="Telobesedila"/>
      </w:pPr>
      <w:r>
        <w:t xml:space="preserve">Za vse omejene naprave smo predvideli tudi intervencijsko vzdrževanje zaradi zagotavljanja delovanja medicinske opreme.   </w:t>
      </w:r>
    </w:p>
    <w:p w14:paraId="7AB7E5EB" w14:textId="77777777" w:rsidR="003D1C23" w:rsidRDefault="003D1C23" w:rsidP="003D1C23">
      <w:pPr>
        <w:pStyle w:val="Telobesedila"/>
        <w:rPr>
          <w:sz w:val="16"/>
          <w:szCs w:val="16"/>
        </w:rPr>
      </w:pPr>
    </w:p>
    <w:p w14:paraId="7BFC5251" w14:textId="77777777" w:rsidR="003D1C23" w:rsidRDefault="003D1C23" w:rsidP="003D1C23">
      <w:pPr>
        <w:pStyle w:val="Telobesedila"/>
      </w:pPr>
      <w:r>
        <w:t xml:space="preserve">Odzivni čas za prihod serviserja je naveden spodaj. </w:t>
      </w:r>
    </w:p>
    <w:p w14:paraId="19EEE7A3" w14:textId="77777777" w:rsidR="003D1C23" w:rsidRPr="00E055CD" w:rsidRDefault="003D1C23" w:rsidP="003D1C23">
      <w:pPr>
        <w:pStyle w:val="Telobesedila"/>
      </w:pPr>
    </w:p>
    <w:p w14:paraId="7D391594" w14:textId="77777777" w:rsidR="003D1C23" w:rsidRPr="00E055CD" w:rsidRDefault="003D1C23" w:rsidP="003D1C23">
      <w:pPr>
        <w:pStyle w:val="Telobesedila"/>
        <w:rPr>
          <w:strike/>
        </w:rPr>
      </w:pPr>
      <w:r w:rsidRPr="00E055CD">
        <w:t xml:space="preserve">Ponudnik mora zagotoviti čiščenje toplotnega izmenjevalca z visokotlačnim in ali parnim čistilnikom, ter izmenjevalec razkužiti s sprejem. Pri tem mora ustrezno zaščititi stene ob </w:t>
      </w:r>
      <w:proofErr w:type="spellStart"/>
      <w:r w:rsidRPr="00E055CD">
        <w:t>konvektorju</w:t>
      </w:r>
      <w:proofErr w:type="spellEnd"/>
      <w:r w:rsidRPr="00E055CD">
        <w:t xml:space="preserve">. Dela izvede po ločeni ponudbi.  </w:t>
      </w:r>
    </w:p>
    <w:p w14:paraId="11FDC5E8" w14:textId="77777777" w:rsidR="003D1C23" w:rsidRPr="00E055CD" w:rsidRDefault="003D1C23" w:rsidP="00DC7CE2">
      <w:pPr>
        <w:pStyle w:val="Telobesedila"/>
      </w:pPr>
    </w:p>
    <w:p w14:paraId="4F9E0190" w14:textId="77777777" w:rsidR="003D1C23" w:rsidRDefault="003D1C23" w:rsidP="00DC7CE2">
      <w:pPr>
        <w:pStyle w:val="Telobesedila"/>
        <w:rPr>
          <w:b/>
        </w:rPr>
      </w:pPr>
      <w:r w:rsidRPr="00E055CD">
        <w:rPr>
          <w:b/>
        </w:rPr>
        <w:t xml:space="preserve">OPOMBA </w:t>
      </w:r>
      <w:r>
        <w:rPr>
          <w:b/>
        </w:rPr>
        <w:t>– Ponudnik mora manjše nadgradnje, popravila ter menjavo posameznih delov sistema, ki omogočajo normalno in nemoteno delovanje sistema vključiti v redno delo ( vsakodnevno delo).</w:t>
      </w:r>
    </w:p>
    <w:p w14:paraId="7BAED88F" w14:textId="77777777" w:rsidR="003D1C23" w:rsidRDefault="003D1C23" w:rsidP="00DC7CE2">
      <w:pPr>
        <w:pStyle w:val="Telobesedila"/>
        <w:rPr>
          <w:b/>
        </w:rPr>
      </w:pPr>
    </w:p>
    <w:p w14:paraId="7DB6F1B0" w14:textId="77777777" w:rsidR="003D1C23" w:rsidRDefault="003D1C23" w:rsidP="00DC7CE2">
      <w:pPr>
        <w:pStyle w:val="Telobesedila"/>
        <w:rPr>
          <w:b/>
        </w:rPr>
      </w:pPr>
      <w:r>
        <w:rPr>
          <w:b/>
        </w:rPr>
        <w:t>Rezervni deli ter potrošni material se zaračuna posebej po predhodni odobritvi naročnika.</w:t>
      </w:r>
    </w:p>
    <w:p w14:paraId="6E62E3FF" w14:textId="77777777" w:rsidR="003D1C23" w:rsidRDefault="003D1C23" w:rsidP="00DC7CE2">
      <w:pPr>
        <w:pStyle w:val="Telobesedila"/>
        <w:rPr>
          <w:b/>
        </w:rPr>
      </w:pPr>
    </w:p>
    <w:p w14:paraId="62D19F9A" w14:textId="77777777" w:rsidR="003D1C23" w:rsidRPr="00917DA8" w:rsidRDefault="003D1C23" w:rsidP="00DC7CE2">
      <w:pPr>
        <w:pStyle w:val="Telobesedila"/>
        <w:rPr>
          <w:i/>
          <w:sz w:val="22"/>
          <w:u w:val="single"/>
        </w:rPr>
      </w:pPr>
      <w:r>
        <w:rPr>
          <w:b/>
        </w:rPr>
        <w:t>Večje nadgradnje sistema ter ostali večji posegi v sistem se opravijo po predhodni ponudbi ponudnika ter potrditvi naročnika.</w:t>
      </w:r>
      <w:r>
        <w:rPr>
          <w:b/>
        </w:rPr>
        <w:br w:type="page"/>
      </w:r>
      <w:r w:rsidRPr="00692760">
        <w:rPr>
          <w:b/>
          <w:i/>
          <w:sz w:val="22"/>
          <w:u w:val="single"/>
        </w:rPr>
        <w:lastRenderedPageBreak/>
        <w:t>SPLIT SISTEMI</w:t>
      </w:r>
    </w:p>
    <w:p w14:paraId="1EE4BB6D" w14:textId="77777777" w:rsidR="003D1C23" w:rsidRDefault="003D1C23" w:rsidP="003D1C23">
      <w:pPr>
        <w:pStyle w:val="Telobesedila"/>
      </w:pPr>
    </w:p>
    <w:p w14:paraId="47F70E54" w14:textId="77777777" w:rsidR="003D1C23" w:rsidRDefault="003D1C23" w:rsidP="003D1C23">
      <w:pPr>
        <w:pStyle w:val="Telobesedila"/>
      </w:pPr>
      <w:r>
        <w:t>1. REDNO VZDRŽEVANJE</w:t>
      </w:r>
    </w:p>
    <w:p w14:paraId="6BED7C29" w14:textId="77777777" w:rsidR="003D1C23" w:rsidRDefault="003D1C23" w:rsidP="003D1C23">
      <w:pPr>
        <w:pStyle w:val="Telobesedila"/>
        <w:rPr>
          <w:sz w:val="8"/>
          <w:szCs w:val="8"/>
        </w:rPr>
      </w:pPr>
    </w:p>
    <w:p w14:paraId="10C13452" w14:textId="77777777" w:rsidR="003D1C23" w:rsidRDefault="003D1C23" w:rsidP="003D1C23">
      <w:pPr>
        <w:pStyle w:val="Telobesedila"/>
      </w:pPr>
      <w:r>
        <w:t>Pogostost pregledov - glede na zahtevnost prostora, ki ga hladijo omenjeni sistemi:</w:t>
      </w:r>
    </w:p>
    <w:p w14:paraId="5F00F857" w14:textId="77777777" w:rsidR="003D1C23" w:rsidRDefault="003D1C23" w:rsidP="003D1C23">
      <w:pPr>
        <w:pStyle w:val="Telobesedila"/>
        <w:numPr>
          <w:ilvl w:val="0"/>
          <w:numId w:val="46"/>
        </w:numPr>
      </w:pPr>
      <w:r>
        <w:t xml:space="preserve">za najzahtevnejše </w:t>
      </w:r>
      <w:proofErr w:type="spellStart"/>
      <w:r>
        <w:t>split</w:t>
      </w:r>
      <w:proofErr w:type="spellEnd"/>
      <w:r>
        <w:t xml:space="preserve"> sisteme: 1 x mesečno (12 x letno), </w:t>
      </w:r>
    </w:p>
    <w:p w14:paraId="4344178B" w14:textId="77777777" w:rsidR="003D1C23" w:rsidRPr="001C014A" w:rsidRDefault="003D1C23" w:rsidP="003D1C23">
      <w:pPr>
        <w:pStyle w:val="Telobesedila"/>
        <w:numPr>
          <w:ilvl w:val="0"/>
          <w:numId w:val="46"/>
        </w:numPr>
      </w:pPr>
      <w:r w:rsidRPr="001C014A">
        <w:t xml:space="preserve">za vse ostale </w:t>
      </w:r>
      <w:proofErr w:type="spellStart"/>
      <w:r w:rsidRPr="001C014A">
        <w:t>split</w:t>
      </w:r>
      <w:proofErr w:type="spellEnd"/>
      <w:r w:rsidRPr="001C014A">
        <w:t xml:space="preserve"> sisteme: vsake tri mesece, (4 predvideni servisni pregledi letno),</w:t>
      </w:r>
    </w:p>
    <w:p w14:paraId="26480597" w14:textId="77777777" w:rsidR="003D1C23" w:rsidRPr="001C014A" w:rsidRDefault="003D1C23" w:rsidP="003D1C23">
      <w:pPr>
        <w:pStyle w:val="Telobesedila"/>
        <w:numPr>
          <w:ilvl w:val="0"/>
          <w:numId w:val="46"/>
        </w:numPr>
      </w:pPr>
      <w:r w:rsidRPr="001C014A">
        <w:t>čiščenje filtrov,</w:t>
      </w:r>
    </w:p>
    <w:p w14:paraId="340B4062" w14:textId="77777777" w:rsidR="003D1C23" w:rsidRPr="001C014A" w:rsidRDefault="003D1C23" w:rsidP="003D1C23">
      <w:pPr>
        <w:pStyle w:val="Telobesedila"/>
        <w:numPr>
          <w:ilvl w:val="0"/>
          <w:numId w:val="46"/>
        </w:numPr>
        <w:jc w:val="left"/>
        <w:rPr>
          <w:iCs/>
        </w:rPr>
      </w:pPr>
      <w:r w:rsidRPr="001C014A">
        <w:rPr>
          <w:iCs/>
        </w:rPr>
        <w:t>izdelava poročil za vsa opravljena dela.</w:t>
      </w:r>
    </w:p>
    <w:p w14:paraId="2EB1B0DE" w14:textId="77777777" w:rsidR="003D1C23" w:rsidRPr="001C014A" w:rsidRDefault="003D1C23" w:rsidP="003D1C23">
      <w:pPr>
        <w:pStyle w:val="Telobesedila"/>
        <w:ind w:left="720"/>
      </w:pPr>
    </w:p>
    <w:p w14:paraId="71DAF024" w14:textId="77777777" w:rsidR="003D1C23" w:rsidRPr="001C014A" w:rsidRDefault="003D1C23" w:rsidP="003D1C23">
      <w:pPr>
        <w:pStyle w:val="Telobesedila"/>
        <w:rPr>
          <w:sz w:val="28"/>
          <w:szCs w:val="28"/>
        </w:rPr>
      </w:pPr>
    </w:p>
    <w:p w14:paraId="773B7775" w14:textId="77777777" w:rsidR="003D1C23" w:rsidRPr="001C014A" w:rsidRDefault="003D1C23" w:rsidP="003D1C23">
      <w:pPr>
        <w:pStyle w:val="Telobesedila"/>
      </w:pPr>
      <w:r w:rsidRPr="001C014A">
        <w:t>2. IZREDNO OZ. INTERVENCIJSKO VZDRŽEVANJE</w:t>
      </w:r>
    </w:p>
    <w:p w14:paraId="3F62B060" w14:textId="77777777" w:rsidR="003D1C23" w:rsidRPr="001C014A" w:rsidRDefault="003D1C23" w:rsidP="003D1C23">
      <w:pPr>
        <w:pStyle w:val="Telobesedila"/>
        <w:rPr>
          <w:sz w:val="8"/>
          <w:szCs w:val="8"/>
        </w:rPr>
      </w:pPr>
    </w:p>
    <w:p w14:paraId="481529DE" w14:textId="77777777" w:rsidR="003D1C23" w:rsidRPr="00C17DB6" w:rsidRDefault="003D1C23" w:rsidP="003D1C23">
      <w:pPr>
        <w:pStyle w:val="Telobesedila"/>
      </w:pPr>
      <w:r w:rsidRPr="001C014A">
        <w:t>V primeru okvare je potrebno intervencijsko usposobiti SPLIT SISTEM za delovanje</w:t>
      </w:r>
      <w:r>
        <w:t xml:space="preserve">, ali preskrbeti hlajenje prostora na drug način. Odzivni časi so navedeni spodaj. </w:t>
      </w:r>
    </w:p>
    <w:p w14:paraId="6EF3FF10" w14:textId="77777777" w:rsidR="003D1C23" w:rsidRPr="001C014A" w:rsidRDefault="003D1C23" w:rsidP="003D1C23">
      <w:pPr>
        <w:pStyle w:val="Telobesedila"/>
      </w:pPr>
    </w:p>
    <w:p w14:paraId="218D0BB7" w14:textId="77777777" w:rsidR="003D1C23" w:rsidRPr="001C014A" w:rsidRDefault="003D1C23" w:rsidP="003D1C23">
      <w:pPr>
        <w:pStyle w:val="Telobesedila"/>
        <w:rPr>
          <w:strike/>
        </w:rPr>
      </w:pPr>
      <w:r w:rsidRPr="001C014A">
        <w:t xml:space="preserve">Ponudnik mora zagotoviti čiščenje toplotnega izmenjevalca z visokotlačnim in ali parnim čistilnikom, ter izmenjevalec razkužiti s sprejem. Pri tem mora ustrezno zaščititi stene ob </w:t>
      </w:r>
      <w:proofErr w:type="spellStart"/>
      <w:r w:rsidRPr="001C014A">
        <w:t>konvektorju</w:t>
      </w:r>
      <w:proofErr w:type="spellEnd"/>
      <w:r w:rsidRPr="001C014A">
        <w:t xml:space="preserve">. Dela izvede po ločeni ponudbi.  </w:t>
      </w:r>
    </w:p>
    <w:p w14:paraId="3B072B8B" w14:textId="77777777" w:rsidR="003D1C23" w:rsidRPr="001C014A" w:rsidRDefault="003D1C23" w:rsidP="003D1C23">
      <w:pPr>
        <w:pStyle w:val="Telobesedila"/>
      </w:pPr>
    </w:p>
    <w:p w14:paraId="1D1E58F4" w14:textId="77777777" w:rsidR="003D1C23" w:rsidRPr="001C014A" w:rsidRDefault="003D1C23" w:rsidP="00DC7CE2">
      <w:pPr>
        <w:pStyle w:val="Telobesedila"/>
        <w:rPr>
          <w:b/>
        </w:rPr>
      </w:pPr>
      <w:r w:rsidRPr="001C014A">
        <w:rPr>
          <w:b/>
        </w:rPr>
        <w:t>OPOMBA – Ponudnik mora manjše nadgradnje, popravila ter menjavo posameznih delov sistema, ki omogočajo normalno in nemoteno delovanje sistema vključiti v redno delo ( vsakodnevno delo).</w:t>
      </w:r>
    </w:p>
    <w:p w14:paraId="304739DF" w14:textId="77777777" w:rsidR="003D1C23" w:rsidRPr="001C014A" w:rsidRDefault="003D1C23" w:rsidP="00DC7CE2">
      <w:pPr>
        <w:pStyle w:val="Telobesedila"/>
        <w:rPr>
          <w:b/>
        </w:rPr>
      </w:pPr>
    </w:p>
    <w:p w14:paraId="3783E073" w14:textId="77777777" w:rsidR="003D1C23" w:rsidRPr="001C014A" w:rsidRDefault="003D1C23" w:rsidP="00DC7CE2">
      <w:pPr>
        <w:pStyle w:val="Telobesedila"/>
        <w:rPr>
          <w:b/>
        </w:rPr>
      </w:pPr>
      <w:r w:rsidRPr="001C014A">
        <w:rPr>
          <w:b/>
        </w:rPr>
        <w:t>Rezervni deli ter potrošni material se zaračuna posebej po predhodni odobritvi naročnika.</w:t>
      </w:r>
    </w:p>
    <w:p w14:paraId="59467DB5" w14:textId="77777777" w:rsidR="003D1C23" w:rsidRPr="001C014A" w:rsidRDefault="003D1C23" w:rsidP="00DC7CE2">
      <w:pPr>
        <w:pStyle w:val="Telobesedila"/>
        <w:rPr>
          <w:b/>
        </w:rPr>
      </w:pPr>
    </w:p>
    <w:p w14:paraId="0051721B" w14:textId="77777777" w:rsidR="003D1C23" w:rsidRDefault="003D1C23" w:rsidP="00DC7CE2">
      <w:pPr>
        <w:pStyle w:val="Telobesedila"/>
        <w:rPr>
          <w:b/>
        </w:rPr>
      </w:pPr>
      <w:r w:rsidRPr="001C014A">
        <w:rPr>
          <w:b/>
        </w:rPr>
        <w:t>Večje nadgradnje sistema ter ostali večji posegi v sistem se opravijo po predhodni ponudbi ponudnika ter potrditvi naročnika.</w:t>
      </w:r>
    </w:p>
    <w:p w14:paraId="4F93381F" w14:textId="77777777" w:rsidR="003D1C23" w:rsidRDefault="003D1C23" w:rsidP="00DC7CE2">
      <w:pPr>
        <w:pStyle w:val="Telobesedila"/>
      </w:pPr>
    </w:p>
    <w:p w14:paraId="5DDCCD96" w14:textId="77777777" w:rsidR="003D1C23" w:rsidRPr="00090E24" w:rsidRDefault="003D1C23" w:rsidP="00DC7CE2">
      <w:pPr>
        <w:pStyle w:val="Telobesedila"/>
      </w:pPr>
    </w:p>
    <w:p w14:paraId="7AC7D0ED" w14:textId="77777777" w:rsidR="003D1C23" w:rsidRPr="00090E24" w:rsidRDefault="003D1C23" w:rsidP="00DC7CE2">
      <w:pPr>
        <w:pStyle w:val="Telobesedila"/>
        <w:rPr>
          <w:b/>
        </w:rPr>
      </w:pPr>
      <w:r w:rsidRPr="00090E24">
        <w:rPr>
          <w:b/>
        </w:rPr>
        <w:t>Splošne zahteve</w:t>
      </w:r>
    </w:p>
    <w:p w14:paraId="5EA70157" w14:textId="77777777" w:rsidR="003D1C23" w:rsidRPr="001C014A" w:rsidRDefault="003D1C23" w:rsidP="00DC7CE2">
      <w:pPr>
        <w:pStyle w:val="Telobesedila"/>
      </w:pPr>
    </w:p>
    <w:p w14:paraId="47EB6083" w14:textId="77777777" w:rsidR="003D1C23" w:rsidRPr="001C014A" w:rsidRDefault="003D1C23" w:rsidP="00DC7CE2">
      <w:pPr>
        <w:pStyle w:val="Telobesedila"/>
        <w:rPr>
          <w:b/>
        </w:rPr>
      </w:pPr>
      <w:r w:rsidRPr="001C014A">
        <w:rPr>
          <w:b/>
        </w:rPr>
        <w:t>Ponudnik mora zagotoviti prisotnost vsaj enega serviserja/vzdrževalca na sestank</w:t>
      </w:r>
      <w:r>
        <w:rPr>
          <w:b/>
        </w:rPr>
        <w:t>ih</w:t>
      </w:r>
      <w:r w:rsidRPr="001C014A">
        <w:rPr>
          <w:b/>
        </w:rPr>
        <w:t xml:space="preserve">, </w:t>
      </w:r>
      <w:r w:rsidRPr="001C014A">
        <w:rPr>
          <w:b/>
          <w:u w:val="single"/>
        </w:rPr>
        <w:t>sicer morata biti na objektu med 7.00 in 15.00 prisotna dva</w:t>
      </w:r>
      <w:r>
        <w:rPr>
          <w:b/>
          <w:u w:val="single"/>
        </w:rPr>
        <w:t xml:space="preserve"> za izvajanje rednih del</w:t>
      </w:r>
      <w:r w:rsidRPr="001C014A">
        <w:rPr>
          <w:b/>
        </w:rPr>
        <w:t>.</w:t>
      </w:r>
    </w:p>
    <w:p w14:paraId="2BE26FBC" w14:textId="77777777" w:rsidR="003D1C23" w:rsidRPr="001C014A" w:rsidRDefault="003D1C23" w:rsidP="003D1C23">
      <w:pPr>
        <w:pStyle w:val="Telobesedila"/>
      </w:pPr>
    </w:p>
    <w:p w14:paraId="28E55996" w14:textId="77777777" w:rsidR="003D1C23" w:rsidRPr="00F53245" w:rsidRDefault="003D1C23" w:rsidP="003D1C23">
      <w:pPr>
        <w:pStyle w:val="Telobesedila"/>
        <w:rPr>
          <w:color w:val="000000" w:themeColor="text1"/>
        </w:rPr>
      </w:pPr>
    </w:p>
    <w:p w14:paraId="01AAA49D" w14:textId="77777777" w:rsidR="003D1C23" w:rsidRPr="00F53245" w:rsidRDefault="003D1C23" w:rsidP="003D1C23">
      <w:pPr>
        <w:pStyle w:val="Telobesedila"/>
        <w:rPr>
          <w:color w:val="000000" w:themeColor="text1"/>
        </w:rPr>
      </w:pPr>
      <w:r w:rsidRPr="00F53245">
        <w:rPr>
          <w:color w:val="000000" w:themeColor="text1"/>
        </w:rPr>
        <w:t>IZREDNO OZ. INTERVENCIJSKO VZDRŽEVANJE</w:t>
      </w:r>
    </w:p>
    <w:p w14:paraId="0A79DBB4" w14:textId="77777777" w:rsidR="003D1C23" w:rsidRPr="00F53245" w:rsidRDefault="003D1C23" w:rsidP="003D1C23">
      <w:pPr>
        <w:pStyle w:val="Telobesedila"/>
        <w:rPr>
          <w:color w:val="000000" w:themeColor="text1"/>
        </w:rPr>
      </w:pPr>
    </w:p>
    <w:p w14:paraId="7FEE3280" w14:textId="77777777" w:rsidR="003D1C23" w:rsidRPr="00F53245" w:rsidRDefault="003D1C23" w:rsidP="003D1C23">
      <w:pPr>
        <w:pStyle w:val="Telobesedila"/>
        <w:rPr>
          <w:color w:val="000000" w:themeColor="text1"/>
          <w:sz w:val="8"/>
          <w:szCs w:val="8"/>
        </w:rPr>
      </w:pPr>
    </w:p>
    <w:p w14:paraId="70144C7A" w14:textId="77777777" w:rsidR="003D1C23" w:rsidRPr="00F53245" w:rsidRDefault="003D1C23" w:rsidP="003D1C23">
      <w:pPr>
        <w:pStyle w:val="Telobesedila"/>
        <w:rPr>
          <w:color w:val="000000" w:themeColor="text1"/>
        </w:rPr>
      </w:pPr>
      <w:r w:rsidRPr="00F53245">
        <w:rPr>
          <w:color w:val="000000" w:themeColor="text1"/>
        </w:rPr>
        <w:t xml:space="preserve">Za vse zgoraj naštete sisteme in naprave smo predvideli tudi intervencijsko vzdrževanje zaradi zagotavljanja delovanja medicinske opreme.  </w:t>
      </w:r>
    </w:p>
    <w:p w14:paraId="55C6DC48" w14:textId="77777777" w:rsidR="003D1C23" w:rsidRPr="00F53245" w:rsidRDefault="003D1C23" w:rsidP="003D1C23">
      <w:pPr>
        <w:pStyle w:val="Telobesedila"/>
        <w:rPr>
          <w:color w:val="000000" w:themeColor="text1"/>
        </w:rPr>
      </w:pPr>
    </w:p>
    <w:p w14:paraId="48FD88A7" w14:textId="77777777" w:rsidR="003D1C23" w:rsidRPr="00F53245" w:rsidRDefault="003D1C23" w:rsidP="003D1C23">
      <w:pPr>
        <w:pStyle w:val="Telobesedila"/>
        <w:rPr>
          <w:color w:val="000000" w:themeColor="text1"/>
        </w:rPr>
      </w:pPr>
      <w:r w:rsidRPr="00F53245">
        <w:rPr>
          <w:color w:val="000000" w:themeColor="text1"/>
        </w:rPr>
        <w:t>Izvajalec mora omogočiti dosegljivost dežurne vzdrževalne ekipe, v primeru intervencij. Odzivni čas za odgovor na telefon je 2 uri, odzivni čas za prihod serviserja do naprave pa 4 ure.</w:t>
      </w:r>
    </w:p>
    <w:p w14:paraId="417047FC" w14:textId="77777777" w:rsidR="003D1C23" w:rsidRDefault="003D1C23" w:rsidP="003D1C23">
      <w:pPr>
        <w:pStyle w:val="Telobesedila"/>
      </w:pPr>
    </w:p>
    <w:p w14:paraId="3B968FB6" w14:textId="77777777" w:rsidR="003D1C23" w:rsidRDefault="003D1C23" w:rsidP="003D1C23">
      <w:pPr>
        <w:pStyle w:val="Telobesedila"/>
        <w:rPr>
          <w:color w:val="FF0000"/>
        </w:rPr>
      </w:pPr>
    </w:p>
    <w:p w14:paraId="1A1404B9" w14:textId="77777777" w:rsidR="003D1C23" w:rsidRPr="00F90619" w:rsidRDefault="003D1C23" w:rsidP="003D1C23">
      <w:pPr>
        <w:pStyle w:val="Telobesedila"/>
      </w:pPr>
      <w:r w:rsidRPr="00F90619">
        <w:t>Telefonska številka dežurnega serviserja:____________________</w:t>
      </w:r>
    </w:p>
    <w:p w14:paraId="0D05EB40" w14:textId="77777777" w:rsidR="003D1C23" w:rsidRDefault="003D1C23" w:rsidP="003D1C23">
      <w:pPr>
        <w:pStyle w:val="Telobesedila"/>
      </w:pPr>
    </w:p>
    <w:p w14:paraId="371EB903" w14:textId="77777777" w:rsidR="003D1C23" w:rsidRDefault="003D1C23" w:rsidP="003D1C23">
      <w:pPr>
        <w:pStyle w:val="Telobesedila"/>
      </w:pPr>
    </w:p>
    <w:p w14:paraId="7AEF398A" w14:textId="77777777" w:rsidR="00C52FF5" w:rsidRDefault="00C52FF5" w:rsidP="006952C7">
      <w:pPr>
        <w:pStyle w:val="Telobesedila"/>
      </w:pPr>
    </w:p>
    <w:p w14:paraId="467F59BF" w14:textId="77777777" w:rsidR="00C52FF5" w:rsidRDefault="00C52FF5" w:rsidP="006952C7">
      <w:pPr>
        <w:rPr>
          <w:b/>
          <w:bCs/>
          <w:i/>
          <w:szCs w:val="18"/>
        </w:rPr>
      </w:pPr>
      <w:r>
        <w:rPr>
          <w:b/>
          <w:bCs/>
          <w:i/>
          <w:szCs w:val="18"/>
        </w:rPr>
        <w:t>IZJAVA:</w:t>
      </w:r>
    </w:p>
    <w:p w14:paraId="1EA2BC8C" w14:textId="77777777" w:rsidR="00C52FF5" w:rsidRDefault="00C52FF5" w:rsidP="006952C7">
      <w:pPr>
        <w:rPr>
          <w:b/>
          <w:bCs/>
          <w:i/>
          <w:szCs w:val="18"/>
        </w:rPr>
      </w:pPr>
    </w:p>
    <w:p w14:paraId="6427F743" w14:textId="77777777" w:rsidR="00C52FF5" w:rsidRDefault="00C52FF5" w:rsidP="006952C7">
      <w:pPr>
        <w:rPr>
          <w:i/>
          <w:szCs w:val="18"/>
        </w:rPr>
      </w:pPr>
      <w:r>
        <w:rPr>
          <w:i/>
          <w:szCs w:val="18"/>
        </w:rPr>
        <w:t>Izjavljamo, da se v celoti strinjamo z zgoraj navedenimi zahtevami in da naša ponudba v celoti ustrezajo zahtevanim lastnostim oziroma karakteristikam.</w:t>
      </w:r>
    </w:p>
    <w:p w14:paraId="6C45AC37" w14:textId="77777777" w:rsidR="00C52FF5" w:rsidRDefault="00C52FF5" w:rsidP="006952C7">
      <w:pPr>
        <w:rPr>
          <w:i/>
          <w:szCs w:val="18"/>
        </w:rPr>
      </w:pPr>
    </w:p>
    <w:p w14:paraId="47ECA2E1" w14:textId="77777777" w:rsidR="00C52FF5" w:rsidRDefault="00C52FF5" w:rsidP="006952C7">
      <w:pPr>
        <w:rPr>
          <w:i/>
          <w:szCs w:val="18"/>
        </w:rPr>
      </w:pPr>
      <w:r>
        <w:rPr>
          <w:i/>
          <w:szCs w:val="18"/>
        </w:rPr>
        <w:t>S podpisom tega obrazca  ponudnik tudi potrjuje, da se strinja tudi z ostalimi zahtevami iz razpisne dokumentacije.</w:t>
      </w:r>
    </w:p>
    <w:p w14:paraId="5C3176F7" w14:textId="77777777" w:rsidR="00C52FF5" w:rsidRDefault="00C52FF5" w:rsidP="006952C7">
      <w:pPr>
        <w:rPr>
          <w:i/>
          <w:szCs w:val="18"/>
        </w:rPr>
      </w:pPr>
    </w:p>
    <w:p w14:paraId="70ADCAC7" w14:textId="77777777" w:rsidR="00C52FF5" w:rsidRPr="00917DA8" w:rsidRDefault="00C52FF5" w:rsidP="006952C7">
      <w:pPr>
        <w:rPr>
          <w:i/>
          <w:szCs w:val="18"/>
        </w:rPr>
      </w:pPr>
      <w:r w:rsidRPr="00917DA8">
        <w:rPr>
          <w:i/>
          <w:szCs w:val="18"/>
        </w:rPr>
        <w:t xml:space="preserve">Datum: ____________                            </w:t>
      </w:r>
      <w:r w:rsidRPr="00917DA8">
        <w:rPr>
          <w:i/>
          <w:szCs w:val="18"/>
        </w:rPr>
        <w:tab/>
      </w:r>
      <w:r w:rsidRPr="00917DA8">
        <w:rPr>
          <w:i/>
          <w:szCs w:val="18"/>
        </w:rPr>
        <w:tab/>
        <w:t xml:space="preserve">                       Ime zakonitega zastopnika / pooblaščenca    </w:t>
      </w:r>
    </w:p>
    <w:p w14:paraId="56492775" w14:textId="77777777" w:rsidR="00C52FF5" w:rsidRPr="00917DA8" w:rsidRDefault="00C52FF5" w:rsidP="006952C7">
      <w:pPr>
        <w:jc w:val="right"/>
        <w:rPr>
          <w:i/>
          <w:szCs w:val="18"/>
        </w:rPr>
      </w:pPr>
      <w:r w:rsidRPr="00917DA8">
        <w:rPr>
          <w:i/>
          <w:szCs w:val="18"/>
        </w:rPr>
        <w:t xml:space="preserve">                                              ________________________________</w:t>
      </w:r>
    </w:p>
    <w:p w14:paraId="2DE700AE" w14:textId="77777777" w:rsidR="00C52FF5" w:rsidRPr="00917DA8" w:rsidRDefault="00C52FF5" w:rsidP="006952C7">
      <w:pPr>
        <w:jc w:val="right"/>
        <w:rPr>
          <w:i/>
          <w:szCs w:val="18"/>
        </w:rPr>
      </w:pPr>
    </w:p>
    <w:p w14:paraId="64F85A8A" w14:textId="4761591C" w:rsidR="00C52FF5" w:rsidRDefault="00C52FF5" w:rsidP="003D1C23">
      <w:pPr>
        <w:jc w:val="center"/>
        <w:rPr>
          <w:i/>
          <w:szCs w:val="18"/>
        </w:rPr>
      </w:pPr>
      <w:r w:rsidRPr="00917DA8">
        <w:rPr>
          <w:i/>
          <w:szCs w:val="18"/>
        </w:rPr>
        <w:t xml:space="preserve">                                 Podpis:</w:t>
      </w:r>
    </w:p>
    <w:p w14:paraId="6F84148A" w14:textId="77777777" w:rsidR="00C52FF5" w:rsidRDefault="00C52FF5" w:rsidP="00C52FF5">
      <w:pPr>
        <w:jc w:val="center"/>
        <w:rPr>
          <w:i/>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7F17F09F"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bookmarkEnd w:id="8"/>
          <w:bookmarkEnd w:id="9"/>
          <w:bookmarkEnd w:id="10"/>
          <w:p w14:paraId="56045404" w14:textId="56B192F5" w:rsidR="00C76C37" w:rsidRPr="00DE289E" w:rsidRDefault="00C76C37" w:rsidP="00A4275D">
            <w:pPr>
              <w:jc w:val="both"/>
              <w:rPr>
                <w:b/>
                <w:szCs w:val="24"/>
                <w:lang w:eastAsia="en-US"/>
              </w:rPr>
            </w:pPr>
            <w:r w:rsidRPr="00DE289E">
              <w:rPr>
                <w:b/>
              </w:rPr>
              <w:lastRenderedPageBreak/>
              <w:t xml:space="preserve">Obrazec št. </w:t>
            </w:r>
            <w:r w:rsidR="00FA525E">
              <w:rPr>
                <w:b/>
              </w:rPr>
              <w:t>4</w:t>
            </w:r>
          </w:p>
        </w:tc>
      </w:tr>
    </w:tbl>
    <w:p w14:paraId="5476F56D" w14:textId="77777777" w:rsidR="00C76C37" w:rsidRPr="00DE289E" w:rsidRDefault="00C76C37" w:rsidP="00C76C37">
      <w:pPr>
        <w:rPr>
          <w:lang w:eastAsia="en-US"/>
        </w:rPr>
      </w:pPr>
    </w:p>
    <w:p w14:paraId="72B24590" w14:textId="77777777" w:rsidR="00C76C37" w:rsidRDefault="00C76C37" w:rsidP="00C76C37">
      <w:pPr>
        <w:jc w:val="both"/>
      </w:pPr>
    </w:p>
    <w:p w14:paraId="7563163A" w14:textId="77777777" w:rsidR="00C52FF5" w:rsidRDefault="00C52FF5" w:rsidP="00C52FF5">
      <w:pPr>
        <w:rPr>
          <w:lang w:eastAsia="en-US"/>
        </w:rPr>
      </w:pPr>
    </w:p>
    <w:p w14:paraId="676B350A" w14:textId="78655689" w:rsidR="00C52FF5" w:rsidRPr="00C52FF5" w:rsidRDefault="00C52FF5" w:rsidP="00C52FF5">
      <w:pPr>
        <w:jc w:val="both"/>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43/11 in 158/20) ter 91. člena ZJN-3</w:t>
      </w:r>
      <w:r>
        <w:rPr>
          <w:color w:val="000000"/>
        </w:rPr>
        <w:t xml:space="preserve">, kot zakoniti zastopnik ponudnika (samostojni ponudnik/vsak partner v skupni ponudbi) v postopku oddaje naročila št. </w:t>
      </w:r>
      <w:proofErr w:type="spellStart"/>
      <w:r>
        <w:rPr>
          <w:color w:val="000000"/>
        </w:rPr>
        <w:t>JN</w:t>
      </w:r>
      <w:proofErr w:type="spellEnd"/>
      <w:r>
        <w:rPr>
          <w:color w:val="000000"/>
        </w:rPr>
        <w:t>-0005/2026</w:t>
      </w:r>
      <w:r>
        <w:softHyphen/>
      </w:r>
      <w:r>
        <w:softHyphen/>
      </w:r>
      <w:r>
        <w:softHyphen/>
      </w:r>
      <w:r>
        <w:softHyphen/>
      </w:r>
      <w:r>
        <w:softHyphen/>
      </w:r>
      <w:r>
        <w:softHyphen/>
      </w:r>
      <w:r>
        <w:softHyphen/>
      </w:r>
      <w:r>
        <w:softHyphen/>
      </w:r>
      <w:r>
        <w:rPr>
          <w:color w:val="000000"/>
        </w:rPr>
        <w:t>, katerega predmet je »</w:t>
      </w:r>
      <w:r w:rsidRPr="00CC0465">
        <w:rPr>
          <w:b/>
        </w:rPr>
        <w:t xml:space="preserve">Vzdrževanje, popravila in servisiranje klimatskih, prezračevalnih, hladilnih, energetskih in </w:t>
      </w:r>
      <w:proofErr w:type="spellStart"/>
      <w:r w:rsidRPr="00CC0465">
        <w:rPr>
          <w:b/>
        </w:rPr>
        <w:t>split</w:t>
      </w:r>
      <w:proofErr w:type="spellEnd"/>
      <w:r w:rsidRPr="00CC0465">
        <w:rPr>
          <w:b/>
        </w:rPr>
        <w:t xml:space="preserve"> sistemov</w:t>
      </w:r>
      <w:r>
        <w:rPr>
          <w:b/>
        </w:rPr>
        <w:t xml:space="preserve">« </w:t>
      </w:r>
      <w:r>
        <w:rPr>
          <w:color w:val="000000"/>
        </w:rPr>
        <w:t>podajam naslednjo</w:t>
      </w:r>
    </w:p>
    <w:p w14:paraId="16DE9FDF" w14:textId="77777777" w:rsidR="00C52FF5" w:rsidRDefault="00C52FF5" w:rsidP="00C52FF5">
      <w:pPr>
        <w:rPr>
          <w:color w:val="000000"/>
        </w:rPr>
      </w:pPr>
    </w:p>
    <w:p w14:paraId="75A7DC51" w14:textId="77777777" w:rsidR="00C52FF5" w:rsidRDefault="00C52FF5" w:rsidP="00C52FF5">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43BBF301" w14:textId="77777777" w:rsidR="00C52FF5" w:rsidRDefault="00C52FF5" w:rsidP="00C52FF5">
      <w:pPr>
        <w:autoSpaceDE w:val="0"/>
        <w:autoSpaceDN w:val="0"/>
        <w:adjustRightInd w:val="0"/>
        <w:rPr>
          <w:rFonts w:cs="Arial"/>
          <w:color w:val="000000"/>
        </w:rPr>
      </w:pPr>
    </w:p>
    <w:p w14:paraId="1C6656A4" w14:textId="77777777" w:rsidR="00C52FF5" w:rsidRDefault="00C52FF5" w:rsidP="00C52FF5">
      <w:pPr>
        <w:autoSpaceDE w:val="0"/>
        <w:autoSpaceDN w:val="0"/>
        <w:adjustRightInd w:val="0"/>
        <w:rPr>
          <w:rFonts w:cs="Arial"/>
          <w:color w:val="000000"/>
          <w:szCs w:val="24"/>
        </w:rPr>
      </w:pPr>
      <w:r>
        <w:rPr>
          <w:rFonts w:cs="Arial"/>
          <w:b/>
          <w:bCs/>
          <w:color w:val="000000"/>
        </w:rPr>
        <w:t>PODATKI O PONUDNIKU:</w:t>
      </w:r>
    </w:p>
    <w:p w14:paraId="1D168CEC"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05290E2F" w14:textId="77777777" w:rsidR="00C52FF5" w:rsidRDefault="00C52FF5" w:rsidP="00C52FF5">
      <w:pPr>
        <w:autoSpaceDE w:val="0"/>
        <w:autoSpaceDN w:val="0"/>
        <w:adjustRightInd w:val="0"/>
        <w:rPr>
          <w:rFonts w:cs="Arial"/>
          <w:color w:val="000000"/>
          <w:szCs w:val="24"/>
        </w:rPr>
      </w:pPr>
      <w:r>
        <w:rPr>
          <w:rFonts w:cs="Arial"/>
          <w:color w:val="000000"/>
        </w:rPr>
        <w:t>________________________________________________________</w:t>
      </w:r>
    </w:p>
    <w:p w14:paraId="1311C964" w14:textId="77777777" w:rsidR="00C52FF5" w:rsidRDefault="00C52FF5" w:rsidP="00C52FF5">
      <w:pPr>
        <w:autoSpaceDE w:val="0"/>
        <w:autoSpaceDN w:val="0"/>
        <w:adjustRightInd w:val="0"/>
        <w:rPr>
          <w:rFonts w:cs="Arial"/>
          <w:color w:val="000000"/>
        </w:rPr>
      </w:pPr>
      <w:r>
        <w:rPr>
          <w:rFonts w:cs="Arial"/>
          <w:iCs/>
          <w:color w:val="000000"/>
        </w:rPr>
        <w:t>(naziv in naslov ponudnika)</w:t>
      </w:r>
    </w:p>
    <w:p w14:paraId="2C67AA2A"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FF7E6E0" w14:textId="77777777" w:rsidR="00C52FF5" w:rsidRDefault="00C52FF5" w:rsidP="00C52FF5">
      <w:pPr>
        <w:autoSpaceDE w:val="0"/>
        <w:autoSpaceDN w:val="0"/>
        <w:adjustRightInd w:val="0"/>
        <w:rPr>
          <w:rFonts w:cs="Arial"/>
          <w:color w:val="000000"/>
        </w:rPr>
      </w:pPr>
      <w:r>
        <w:rPr>
          <w:rFonts w:cs="Arial"/>
          <w:iCs/>
          <w:color w:val="000000"/>
        </w:rPr>
        <w:t>(matična številka)</w:t>
      </w:r>
    </w:p>
    <w:p w14:paraId="0460DC25" w14:textId="77777777" w:rsidR="00C52FF5" w:rsidRDefault="00C52FF5" w:rsidP="00C52FF5">
      <w:pPr>
        <w:autoSpaceDE w:val="0"/>
        <w:autoSpaceDN w:val="0"/>
        <w:adjustRightInd w:val="0"/>
        <w:rPr>
          <w:rFonts w:cs="Arial"/>
          <w:color w:val="000000"/>
        </w:rPr>
      </w:pPr>
      <w:r>
        <w:rPr>
          <w:rFonts w:cs="Arial"/>
          <w:color w:val="000000"/>
        </w:rPr>
        <w:t>__________________________</w:t>
      </w:r>
    </w:p>
    <w:p w14:paraId="12EA36D5" w14:textId="77777777" w:rsidR="00C52FF5" w:rsidRDefault="00C52FF5" w:rsidP="00C52FF5">
      <w:pPr>
        <w:autoSpaceDE w:val="0"/>
        <w:autoSpaceDN w:val="0"/>
        <w:adjustRightInd w:val="0"/>
        <w:rPr>
          <w:rFonts w:cs="Arial"/>
          <w:iCs/>
          <w:color w:val="000000"/>
        </w:rPr>
      </w:pPr>
      <w:r>
        <w:rPr>
          <w:rFonts w:cs="Arial"/>
          <w:iCs/>
          <w:color w:val="000000"/>
        </w:rPr>
        <w:t>(davčna številka)</w:t>
      </w:r>
    </w:p>
    <w:p w14:paraId="3E46567B" w14:textId="77777777" w:rsidR="00C52FF5" w:rsidRDefault="00C52FF5" w:rsidP="00C52FF5">
      <w:pPr>
        <w:autoSpaceDE w:val="0"/>
        <w:autoSpaceDN w:val="0"/>
        <w:adjustRightInd w:val="0"/>
        <w:rPr>
          <w:rFonts w:cs="Arial"/>
          <w:color w:val="000000"/>
        </w:rPr>
      </w:pPr>
    </w:p>
    <w:p w14:paraId="2B708301" w14:textId="77777777" w:rsidR="00C52FF5" w:rsidRDefault="00C52FF5" w:rsidP="00C52FF5">
      <w:pPr>
        <w:autoSpaceDE w:val="0"/>
        <w:autoSpaceDN w:val="0"/>
        <w:adjustRightInd w:val="0"/>
        <w:rPr>
          <w:rFonts w:cs="Arial"/>
          <w:color w:val="000000"/>
        </w:rPr>
      </w:pPr>
      <w:r>
        <w:rPr>
          <w:rFonts w:cs="Arial"/>
          <w:b/>
          <w:bCs/>
          <w:color w:val="000000"/>
        </w:rPr>
        <w:t>UDELEŽBA FIZIČNIH IN PRAVNIH OSEB V LASTNIŠTVU PONUDNIKA</w:t>
      </w:r>
    </w:p>
    <w:p w14:paraId="165E7A6F"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418BA939" w14:textId="77777777" w:rsidR="00C52FF5" w:rsidRDefault="00C52FF5" w:rsidP="0084052C">
      <w:pPr>
        <w:numPr>
          <w:ilvl w:val="0"/>
          <w:numId w:val="49"/>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25E7D2B0" w14:textId="77777777" w:rsidR="00C52FF5" w:rsidRDefault="00C52FF5" w:rsidP="0084052C">
      <w:pPr>
        <w:numPr>
          <w:ilvl w:val="0"/>
          <w:numId w:val="49"/>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498A81C1" w14:textId="77777777" w:rsidR="00C52FF5" w:rsidRDefault="00C52FF5" w:rsidP="00C52FF5">
      <w:pPr>
        <w:autoSpaceDE w:val="0"/>
        <w:autoSpaceDN w:val="0"/>
        <w:adjustRightInd w:val="0"/>
        <w:jc w:val="both"/>
        <w:rPr>
          <w:rFonts w:cs="Arial"/>
          <w:color w:val="000000"/>
          <w:szCs w:val="24"/>
        </w:rPr>
      </w:pPr>
    </w:p>
    <w:p w14:paraId="61A09E74" w14:textId="77777777" w:rsidR="00C52FF5" w:rsidRDefault="00C52FF5" w:rsidP="00C52FF5">
      <w:pPr>
        <w:autoSpaceDE w:val="0"/>
        <w:autoSpaceDN w:val="0"/>
        <w:adjustRightInd w:val="0"/>
        <w:jc w:val="both"/>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9EBC412" w14:textId="77777777" w:rsidR="00C52FF5" w:rsidRDefault="00C52FF5" w:rsidP="00C52FF5">
      <w:pPr>
        <w:autoSpaceDE w:val="0"/>
        <w:autoSpaceDN w:val="0"/>
        <w:adjustRightInd w:val="0"/>
        <w:jc w:val="both"/>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C52FF5" w14:paraId="5AA023F4" w14:textId="77777777" w:rsidTr="00C52FF5">
        <w:tc>
          <w:tcPr>
            <w:tcW w:w="534" w:type="dxa"/>
            <w:tcBorders>
              <w:top w:val="single" w:sz="4" w:space="0" w:color="auto"/>
              <w:left w:val="single" w:sz="4" w:space="0" w:color="auto"/>
              <w:bottom w:val="single" w:sz="4" w:space="0" w:color="auto"/>
              <w:right w:val="single" w:sz="4" w:space="0" w:color="auto"/>
            </w:tcBorders>
          </w:tcPr>
          <w:p w14:paraId="14CDD104" w14:textId="77777777" w:rsidR="00C52FF5" w:rsidRDefault="00C52FF5">
            <w:pPr>
              <w:autoSpaceDE w:val="0"/>
              <w:autoSpaceDN w:val="0"/>
              <w:adjustRightInd w:val="0"/>
              <w:spacing w:line="276" w:lineRule="auto"/>
              <w:rPr>
                <w:rFonts w:cs="Arial"/>
                <w:b/>
                <w:bCs/>
                <w:color w:val="000000"/>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6D83E33"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IME IN PRIIMEK/</w:t>
            </w:r>
          </w:p>
          <w:p w14:paraId="20D709C3"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49E5282"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NASLOV PREBIVALIŠČA/</w:t>
            </w:r>
          </w:p>
          <w:p w14:paraId="78D028CE"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64BA501C"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045EC4EA"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C90230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260" w:type="dxa"/>
            <w:tcBorders>
              <w:top w:val="single" w:sz="4" w:space="0" w:color="auto"/>
              <w:left w:val="single" w:sz="4" w:space="0" w:color="auto"/>
              <w:bottom w:val="single" w:sz="4" w:space="0" w:color="auto"/>
              <w:right w:val="single" w:sz="4" w:space="0" w:color="auto"/>
            </w:tcBorders>
          </w:tcPr>
          <w:p w14:paraId="509D9AA4" w14:textId="77777777" w:rsidR="00C52FF5" w:rsidRDefault="00C52FF5">
            <w:pPr>
              <w:autoSpaceDE w:val="0"/>
              <w:autoSpaceDN w:val="0"/>
              <w:adjustRightInd w:val="0"/>
              <w:spacing w:line="276" w:lineRule="auto"/>
              <w:rPr>
                <w:rFonts w:cs="Arial"/>
                <w:bCs/>
                <w:color w:val="000000"/>
                <w:lang w:eastAsia="en-US"/>
              </w:rPr>
            </w:pPr>
          </w:p>
          <w:p w14:paraId="4942552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10C98F44"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F89CBDE" w14:textId="77777777" w:rsidR="00C52FF5" w:rsidRDefault="00C52FF5">
            <w:pPr>
              <w:autoSpaceDE w:val="0"/>
              <w:autoSpaceDN w:val="0"/>
              <w:adjustRightInd w:val="0"/>
              <w:spacing w:line="276" w:lineRule="auto"/>
              <w:rPr>
                <w:rFonts w:cs="Arial"/>
                <w:bCs/>
                <w:color w:val="000000"/>
                <w:lang w:eastAsia="en-US"/>
              </w:rPr>
            </w:pPr>
          </w:p>
        </w:tc>
      </w:tr>
      <w:tr w:rsidR="00C52FF5" w14:paraId="286706CB"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42B50080"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260" w:type="dxa"/>
            <w:tcBorders>
              <w:top w:val="single" w:sz="4" w:space="0" w:color="auto"/>
              <w:left w:val="single" w:sz="4" w:space="0" w:color="auto"/>
              <w:bottom w:val="single" w:sz="4" w:space="0" w:color="auto"/>
              <w:right w:val="single" w:sz="4" w:space="0" w:color="auto"/>
            </w:tcBorders>
          </w:tcPr>
          <w:p w14:paraId="34E110E2" w14:textId="77777777" w:rsidR="00C52FF5" w:rsidRDefault="00C52FF5">
            <w:pPr>
              <w:autoSpaceDE w:val="0"/>
              <w:autoSpaceDN w:val="0"/>
              <w:adjustRightInd w:val="0"/>
              <w:spacing w:line="276" w:lineRule="auto"/>
              <w:rPr>
                <w:rFonts w:cs="Arial"/>
                <w:bCs/>
                <w:color w:val="000000"/>
                <w:lang w:eastAsia="en-US"/>
              </w:rPr>
            </w:pPr>
          </w:p>
          <w:p w14:paraId="39517489"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04F07BB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8C7146B" w14:textId="77777777" w:rsidR="00C52FF5" w:rsidRDefault="00C52FF5">
            <w:pPr>
              <w:autoSpaceDE w:val="0"/>
              <w:autoSpaceDN w:val="0"/>
              <w:adjustRightInd w:val="0"/>
              <w:spacing w:line="276" w:lineRule="auto"/>
              <w:rPr>
                <w:rFonts w:cs="Arial"/>
                <w:bCs/>
                <w:color w:val="000000"/>
                <w:lang w:eastAsia="en-US"/>
              </w:rPr>
            </w:pPr>
          </w:p>
        </w:tc>
      </w:tr>
      <w:tr w:rsidR="00C52FF5" w14:paraId="415FEE38" w14:textId="77777777" w:rsidTr="00C52FF5">
        <w:tc>
          <w:tcPr>
            <w:tcW w:w="534" w:type="dxa"/>
            <w:tcBorders>
              <w:top w:val="single" w:sz="4" w:space="0" w:color="auto"/>
              <w:left w:val="single" w:sz="4" w:space="0" w:color="auto"/>
              <w:bottom w:val="single" w:sz="4" w:space="0" w:color="auto"/>
              <w:right w:val="single" w:sz="4" w:space="0" w:color="auto"/>
            </w:tcBorders>
            <w:hideMark/>
          </w:tcPr>
          <w:p w14:paraId="137C5CE3"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260" w:type="dxa"/>
            <w:tcBorders>
              <w:top w:val="single" w:sz="4" w:space="0" w:color="auto"/>
              <w:left w:val="single" w:sz="4" w:space="0" w:color="auto"/>
              <w:bottom w:val="single" w:sz="4" w:space="0" w:color="auto"/>
              <w:right w:val="single" w:sz="4" w:space="0" w:color="auto"/>
            </w:tcBorders>
          </w:tcPr>
          <w:p w14:paraId="25041A5A" w14:textId="77777777" w:rsidR="00C52FF5" w:rsidRDefault="00C52FF5">
            <w:pPr>
              <w:autoSpaceDE w:val="0"/>
              <w:autoSpaceDN w:val="0"/>
              <w:adjustRightInd w:val="0"/>
              <w:spacing w:line="276" w:lineRule="auto"/>
              <w:rPr>
                <w:rFonts w:cs="Arial"/>
                <w:bCs/>
                <w:color w:val="000000"/>
                <w:lang w:eastAsia="en-US"/>
              </w:rPr>
            </w:pPr>
          </w:p>
          <w:p w14:paraId="2973B6C7" w14:textId="77777777" w:rsidR="00C52FF5" w:rsidRDefault="00C52FF5">
            <w:pPr>
              <w:autoSpaceDE w:val="0"/>
              <w:autoSpaceDN w:val="0"/>
              <w:adjustRightInd w:val="0"/>
              <w:spacing w:line="276" w:lineRule="auto"/>
              <w:rPr>
                <w:rFonts w:cs="Arial"/>
                <w:bCs/>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5737C01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0D11D5B" w14:textId="77777777" w:rsidR="00C52FF5" w:rsidRDefault="00C52FF5">
            <w:pPr>
              <w:autoSpaceDE w:val="0"/>
              <w:autoSpaceDN w:val="0"/>
              <w:adjustRightInd w:val="0"/>
              <w:spacing w:line="276" w:lineRule="auto"/>
              <w:rPr>
                <w:rFonts w:cs="Arial"/>
                <w:bCs/>
                <w:color w:val="000000"/>
                <w:lang w:eastAsia="en-US"/>
              </w:rPr>
            </w:pPr>
          </w:p>
        </w:tc>
      </w:tr>
    </w:tbl>
    <w:p w14:paraId="1842C319" w14:textId="77777777" w:rsidR="00C52FF5" w:rsidRDefault="00C52FF5" w:rsidP="00C52FF5">
      <w:pPr>
        <w:autoSpaceDE w:val="0"/>
        <w:autoSpaceDN w:val="0"/>
        <w:adjustRightInd w:val="0"/>
        <w:rPr>
          <w:rFonts w:cs="Arial"/>
          <w:bCs/>
          <w:color w:val="000000"/>
          <w:lang w:eastAsia="en-US"/>
        </w:rPr>
      </w:pPr>
    </w:p>
    <w:p w14:paraId="54434702" w14:textId="77777777" w:rsidR="00C52FF5" w:rsidRDefault="00C52FF5" w:rsidP="00C52FF5">
      <w:pPr>
        <w:autoSpaceDE w:val="0"/>
        <w:autoSpaceDN w:val="0"/>
        <w:adjustRightInd w:val="0"/>
        <w:rPr>
          <w:rFonts w:cs="Arial"/>
          <w:b/>
          <w:bCs/>
          <w:color w:val="000000"/>
        </w:rPr>
      </w:pPr>
      <w:r>
        <w:rPr>
          <w:rFonts w:cs="Arial"/>
          <w:b/>
          <w:bCs/>
          <w:color w:val="000000"/>
        </w:rPr>
        <w:t>POVEZANE DRUŽBE</w:t>
      </w:r>
    </w:p>
    <w:p w14:paraId="34080905" w14:textId="77777777" w:rsidR="00C52FF5" w:rsidRDefault="00C52FF5" w:rsidP="00C52FF5">
      <w:pPr>
        <w:autoSpaceDE w:val="0"/>
        <w:autoSpaceDN w:val="0"/>
        <w:adjustRightInd w:val="0"/>
        <w:jc w:val="both"/>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34ED0DF" w14:textId="77777777" w:rsidR="00C52FF5" w:rsidRDefault="00C52FF5" w:rsidP="0084052C">
      <w:pPr>
        <w:numPr>
          <w:ilvl w:val="0"/>
          <w:numId w:val="49"/>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71AFBC7F" w14:textId="77777777" w:rsidR="00C52FF5" w:rsidRDefault="00C52FF5" w:rsidP="0084052C">
      <w:pPr>
        <w:numPr>
          <w:ilvl w:val="0"/>
          <w:numId w:val="49"/>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7DDF4AE5" w14:textId="77777777" w:rsidR="00C52FF5" w:rsidRDefault="00C52FF5" w:rsidP="00C52FF5">
      <w:pPr>
        <w:autoSpaceDE w:val="0"/>
        <w:autoSpaceDN w:val="0"/>
        <w:adjustRightInd w:val="0"/>
        <w:rPr>
          <w:rFonts w:cs="Arial"/>
          <w:color w:val="000000"/>
          <w:sz w:val="18"/>
          <w:szCs w:val="18"/>
        </w:rPr>
      </w:pPr>
    </w:p>
    <w:p w14:paraId="7A492FA5" w14:textId="77777777" w:rsidR="00C52FF5" w:rsidRDefault="00C52FF5" w:rsidP="00C52FF5">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C52FF5" w14:paraId="0B2DAFAA" w14:textId="77777777" w:rsidTr="00C52FF5">
        <w:tc>
          <w:tcPr>
            <w:tcW w:w="529" w:type="dxa"/>
            <w:tcBorders>
              <w:top w:val="single" w:sz="4" w:space="0" w:color="auto"/>
              <w:left w:val="single" w:sz="4" w:space="0" w:color="auto"/>
              <w:bottom w:val="single" w:sz="4" w:space="0" w:color="auto"/>
              <w:right w:val="single" w:sz="4" w:space="0" w:color="auto"/>
            </w:tcBorders>
          </w:tcPr>
          <w:p w14:paraId="64B5C1E7" w14:textId="77777777" w:rsidR="00C52FF5" w:rsidRDefault="00C52FF5">
            <w:pPr>
              <w:autoSpaceDE w:val="0"/>
              <w:autoSpaceDN w:val="0"/>
              <w:adjustRightInd w:val="0"/>
              <w:spacing w:line="276" w:lineRule="auto"/>
              <w:rPr>
                <w:rFonts w:cs="Arial"/>
                <w:b/>
                <w:bCs/>
                <w:color w:val="000000"/>
                <w:lang w:eastAsia="en-US"/>
              </w:rPr>
            </w:pPr>
          </w:p>
        </w:tc>
        <w:tc>
          <w:tcPr>
            <w:tcW w:w="3199" w:type="dxa"/>
            <w:tcBorders>
              <w:top w:val="single" w:sz="4" w:space="0" w:color="auto"/>
              <w:left w:val="single" w:sz="4" w:space="0" w:color="auto"/>
              <w:bottom w:val="single" w:sz="4" w:space="0" w:color="auto"/>
              <w:right w:val="single" w:sz="4" w:space="0" w:color="auto"/>
            </w:tcBorders>
            <w:hideMark/>
          </w:tcPr>
          <w:p w14:paraId="2BDCA997"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NAZIV POVEZANE DRUŽBE</w:t>
            </w:r>
          </w:p>
        </w:tc>
        <w:tc>
          <w:tcPr>
            <w:tcW w:w="3885" w:type="dxa"/>
            <w:tcBorders>
              <w:top w:val="single" w:sz="4" w:space="0" w:color="auto"/>
              <w:left w:val="single" w:sz="4" w:space="0" w:color="auto"/>
              <w:bottom w:val="single" w:sz="4" w:space="0" w:color="auto"/>
              <w:right w:val="single" w:sz="4" w:space="0" w:color="auto"/>
            </w:tcBorders>
            <w:hideMark/>
          </w:tcPr>
          <w:p w14:paraId="4B62C43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70D90CD" w14:textId="77777777" w:rsidR="00C52FF5" w:rsidRDefault="00C52FF5">
            <w:pPr>
              <w:autoSpaceDE w:val="0"/>
              <w:autoSpaceDN w:val="0"/>
              <w:adjustRightInd w:val="0"/>
              <w:spacing w:line="276" w:lineRule="auto"/>
              <w:rPr>
                <w:rFonts w:cs="Arial"/>
                <w:color w:val="000000"/>
                <w:lang w:eastAsia="en-US"/>
              </w:rPr>
            </w:pPr>
            <w:r>
              <w:rPr>
                <w:rFonts w:cs="Arial"/>
                <w:color w:val="000000"/>
                <w:lang w:eastAsia="en-US"/>
              </w:rPr>
              <w:t>VRSTA POVEZAVE/</w:t>
            </w:r>
          </w:p>
          <w:p w14:paraId="4E78CBC2" w14:textId="77777777" w:rsidR="00C52FF5" w:rsidRDefault="00C52FF5">
            <w:pPr>
              <w:autoSpaceDE w:val="0"/>
              <w:autoSpaceDN w:val="0"/>
              <w:adjustRightInd w:val="0"/>
              <w:spacing w:line="276" w:lineRule="auto"/>
              <w:rPr>
                <w:rFonts w:cs="Arial"/>
                <w:b/>
                <w:bCs/>
                <w:color w:val="000000"/>
                <w:lang w:eastAsia="en-US"/>
              </w:rPr>
            </w:pPr>
            <w:r>
              <w:rPr>
                <w:rFonts w:cs="Arial"/>
                <w:color w:val="000000"/>
                <w:lang w:eastAsia="en-US"/>
              </w:rPr>
              <w:t>DELEŽ LASTNIŠTVA</w:t>
            </w:r>
          </w:p>
        </w:tc>
      </w:tr>
      <w:tr w:rsidR="00C52FF5" w14:paraId="51952C0F"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72B8CC98"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1.</w:t>
            </w:r>
          </w:p>
        </w:tc>
        <w:tc>
          <w:tcPr>
            <w:tcW w:w="3199" w:type="dxa"/>
            <w:tcBorders>
              <w:top w:val="single" w:sz="4" w:space="0" w:color="auto"/>
              <w:left w:val="single" w:sz="4" w:space="0" w:color="auto"/>
              <w:bottom w:val="single" w:sz="4" w:space="0" w:color="auto"/>
              <w:right w:val="single" w:sz="4" w:space="0" w:color="auto"/>
            </w:tcBorders>
          </w:tcPr>
          <w:p w14:paraId="368DDA21" w14:textId="77777777" w:rsidR="00C52FF5" w:rsidRDefault="00C52FF5">
            <w:pPr>
              <w:autoSpaceDE w:val="0"/>
              <w:autoSpaceDN w:val="0"/>
              <w:adjustRightInd w:val="0"/>
              <w:spacing w:line="276" w:lineRule="auto"/>
              <w:rPr>
                <w:rFonts w:cs="Arial"/>
                <w:bCs/>
                <w:color w:val="000000"/>
                <w:lang w:eastAsia="en-US"/>
              </w:rPr>
            </w:pPr>
          </w:p>
          <w:p w14:paraId="7AF60804"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B9E6E19"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17F29D9C" w14:textId="77777777" w:rsidR="00C52FF5" w:rsidRDefault="00C52FF5">
            <w:pPr>
              <w:autoSpaceDE w:val="0"/>
              <w:autoSpaceDN w:val="0"/>
              <w:adjustRightInd w:val="0"/>
              <w:spacing w:line="276" w:lineRule="auto"/>
              <w:rPr>
                <w:rFonts w:cs="Arial"/>
                <w:bCs/>
                <w:color w:val="000000"/>
                <w:lang w:eastAsia="en-US"/>
              </w:rPr>
            </w:pPr>
          </w:p>
        </w:tc>
      </w:tr>
      <w:tr w:rsidR="00C52FF5" w14:paraId="64F11FB1"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62C812BD"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2.</w:t>
            </w:r>
          </w:p>
        </w:tc>
        <w:tc>
          <w:tcPr>
            <w:tcW w:w="3199" w:type="dxa"/>
            <w:tcBorders>
              <w:top w:val="single" w:sz="4" w:space="0" w:color="auto"/>
              <w:left w:val="single" w:sz="4" w:space="0" w:color="auto"/>
              <w:bottom w:val="single" w:sz="4" w:space="0" w:color="auto"/>
              <w:right w:val="single" w:sz="4" w:space="0" w:color="auto"/>
            </w:tcBorders>
          </w:tcPr>
          <w:p w14:paraId="3083CDF4" w14:textId="77777777" w:rsidR="00C52FF5" w:rsidRDefault="00C52FF5">
            <w:pPr>
              <w:autoSpaceDE w:val="0"/>
              <w:autoSpaceDN w:val="0"/>
              <w:adjustRightInd w:val="0"/>
              <w:spacing w:line="276" w:lineRule="auto"/>
              <w:rPr>
                <w:rFonts w:cs="Arial"/>
                <w:bCs/>
                <w:color w:val="000000"/>
                <w:lang w:eastAsia="en-US"/>
              </w:rPr>
            </w:pPr>
          </w:p>
          <w:p w14:paraId="4B80D5B1"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2892CF27"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321DB91" w14:textId="77777777" w:rsidR="00C52FF5" w:rsidRDefault="00C52FF5">
            <w:pPr>
              <w:autoSpaceDE w:val="0"/>
              <w:autoSpaceDN w:val="0"/>
              <w:adjustRightInd w:val="0"/>
              <w:spacing w:line="276" w:lineRule="auto"/>
              <w:rPr>
                <w:rFonts w:cs="Arial"/>
                <w:bCs/>
                <w:color w:val="000000"/>
                <w:lang w:eastAsia="en-US"/>
              </w:rPr>
            </w:pPr>
          </w:p>
        </w:tc>
      </w:tr>
      <w:tr w:rsidR="00C52FF5" w14:paraId="12AC86A6" w14:textId="77777777" w:rsidTr="00C52FF5">
        <w:tc>
          <w:tcPr>
            <w:tcW w:w="529" w:type="dxa"/>
            <w:tcBorders>
              <w:top w:val="single" w:sz="4" w:space="0" w:color="auto"/>
              <w:left w:val="single" w:sz="4" w:space="0" w:color="auto"/>
              <w:bottom w:val="single" w:sz="4" w:space="0" w:color="auto"/>
              <w:right w:val="single" w:sz="4" w:space="0" w:color="auto"/>
            </w:tcBorders>
            <w:hideMark/>
          </w:tcPr>
          <w:p w14:paraId="1159B739" w14:textId="77777777" w:rsidR="00C52FF5" w:rsidRDefault="00C52FF5">
            <w:pPr>
              <w:autoSpaceDE w:val="0"/>
              <w:autoSpaceDN w:val="0"/>
              <w:adjustRightInd w:val="0"/>
              <w:spacing w:line="276" w:lineRule="auto"/>
              <w:rPr>
                <w:rFonts w:cs="Arial"/>
                <w:bCs/>
                <w:color w:val="000000"/>
                <w:lang w:eastAsia="en-US"/>
              </w:rPr>
            </w:pPr>
            <w:r>
              <w:rPr>
                <w:rFonts w:cs="Arial"/>
                <w:bCs/>
                <w:color w:val="000000"/>
                <w:lang w:eastAsia="en-US"/>
              </w:rPr>
              <w:t>3.</w:t>
            </w:r>
          </w:p>
        </w:tc>
        <w:tc>
          <w:tcPr>
            <w:tcW w:w="3199" w:type="dxa"/>
            <w:tcBorders>
              <w:top w:val="single" w:sz="4" w:space="0" w:color="auto"/>
              <w:left w:val="single" w:sz="4" w:space="0" w:color="auto"/>
              <w:bottom w:val="single" w:sz="4" w:space="0" w:color="auto"/>
              <w:right w:val="single" w:sz="4" w:space="0" w:color="auto"/>
            </w:tcBorders>
          </w:tcPr>
          <w:p w14:paraId="39D6CB17" w14:textId="77777777" w:rsidR="00C52FF5" w:rsidRDefault="00C52FF5">
            <w:pPr>
              <w:autoSpaceDE w:val="0"/>
              <w:autoSpaceDN w:val="0"/>
              <w:adjustRightInd w:val="0"/>
              <w:spacing w:line="276" w:lineRule="auto"/>
              <w:rPr>
                <w:rFonts w:cs="Arial"/>
                <w:bCs/>
                <w:color w:val="000000"/>
                <w:lang w:eastAsia="en-US"/>
              </w:rPr>
            </w:pPr>
          </w:p>
          <w:p w14:paraId="003A12D7" w14:textId="77777777" w:rsidR="00C52FF5" w:rsidRDefault="00C52FF5">
            <w:pPr>
              <w:autoSpaceDE w:val="0"/>
              <w:autoSpaceDN w:val="0"/>
              <w:adjustRightInd w:val="0"/>
              <w:spacing w:line="276" w:lineRule="auto"/>
              <w:rPr>
                <w:rFonts w:cs="Arial"/>
                <w:bCs/>
                <w:color w:val="000000"/>
                <w:lang w:eastAsia="en-US"/>
              </w:rPr>
            </w:pPr>
          </w:p>
        </w:tc>
        <w:tc>
          <w:tcPr>
            <w:tcW w:w="3885" w:type="dxa"/>
            <w:tcBorders>
              <w:top w:val="single" w:sz="4" w:space="0" w:color="auto"/>
              <w:left w:val="single" w:sz="4" w:space="0" w:color="auto"/>
              <w:bottom w:val="single" w:sz="4" w:space="0" w:color="auto"/>
              <w:right w:val="single" w:sz="4" w:space="0" w:color="auto"/>
            </w:tcBorders>
          </w:tcPr>
          <w:p w14:paraId="4EF181A5" w14:textId="77777777" w:rsidR="00C52FF5" w:rsidRDefault="00C52FF5">
            <w:pPr>
              <w:autoSpaceDE w:val="0"/>
              <w:autoSpaceDN w:val="0"/>
              <w:adjustRightInd w:val="0"/>
              <w:spacing w:line="276" w:lineRule="auto"/>
              <w:rPr>
                <w:rFonts w:cs="Arial"/>
                <w:bCs/>
                <w:color w:val="000000"/>
                <w:lang w:eastAsia="en-US"/>
              </w:rPr>
            </w:pPr>
          </w:p>
        </w:tc>
        <w:tc>
          <w:tcPr>
            <w:tcW w:w="1447" w:type="dxa"/>
            <w:tcBorders>
              <w:top w:val="single" w:sz="4" w:space="0" w:color="auto"/>
              <w:left w:val="single" w:sz="4" w:space="0" w:color="auto"/>
              <w:bottom w:val="single" w:sz="4" w:space="0" w:color="auto"/>
              <w:right w:val="single" w:sz="4" w:space="0" w:color="auto"/>
            </w:tcBorders>
          </w:tcPr>
          <w:p w14:paraId="220771FC" w14:textId="77777777" w:rsidR="00C52FF5" w:rsidRDefault="00C52FF5">
            <w:pPr>
              <w:autoSpaceDE w:val="0"/>
              <w:autoSpaceDN w:val="0"/>
              <w:adjustRightInd w:val="0"/>
              <w:spacing w:line="276" w:lineRule="auto"/>
              <w:rPr>
                <w:rFonts w:cs="Arial"/>
                <w:bCs/>
                <w:color w:val="000000"/>
                <w:lang w:eastAsia="en-US"/>
              </w:rPr>
            </w:pPr>
          </w:p>
        </w:tc>
      </w:tr>
    </w:tbl>
    <w:p w14:paraId="7FB64752" w14:textId="77777777" w:rsidR="00C52FF5" w:rsidRDefault="00C52FF5" w:rsidP="00C52FF5">
      <w:pPr>
        <w:autoSpaceDE w:val="0"/>
        <w:autoSpaceDN w:val="0"/>
        <w:adjustRightInd w:val="0"/>
        <w:rPr>
          <w:rFonts w:cs="Arial"/>
          <w:bCs/>
          <w:color w:val="000000"/>
          <w:lang w:eastAsia="en-US"/>
        </w:rPr>
      </w:pPr>
    </w:p>
    <w:p w14:paraId="0EDB1DC3" w14:textId="77777777" w:rsidR="00C52FF5" w:rsidRDefault="00C52FF5" w:rsidP="00C52FF5">
      <w:pPr>
        <w:autoSpaceDE w:val="0"/>
        <w:autoSpaceDN w:val="0"/>
        <w:adjustRightInd w:val="0"/>
        <w:rPr>
          <w:rFonts w:cs="Arial"/>
          <w:color w:val="000000"/>
        </w:rPr>
      </w:pPr>
      <w:r>
        <w:rPr>
          <w:rFonts w:cs="Arial"/>
          <w:b/>
          <w:bCs/>
          <w:color w:val="000000"/>
        </w:rPr>
        <w:t>IZJAVA, DA NI POVEZANIH DRUŽB</w:t>
      </w:r>
    </w:p>
    <w:p w14:paraId="071176D1" w14:textId="77777777" w:rsidR="00C52FF5" w:rsidRDefault="00C52FF5" w:rsidP="00C52FF5">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4407F383" w14:textId="77777777" w:rsidR="00C52FF5" w:rsidRDefault="00C52FF5" w:rsidP="00C52FF5">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0015BC4A" w14:textId="77777777" w:rsidR="00C52FF5" w:rsidRDefault="00C52FF5" w:rsidP="00C52FF5">
      <w:pPr>
        <w:autoSpaceDE w:val="0"/>
        <w:autoSpaceDN w:val="0"/>
        <w:adjustRightInd w:val="0"/>
        <w:rPr>
          <w:rFonts w:cs="Arial"/>
          <w:color w:val="000000"/>
        </w:rPr>
      </w:pPr>
      <w:r>
        <w:rPr>
          <w:rFonts w:cs="Arial"/>
          <w:color w:val="000000"/>
        </w:rPr>
        <w:t>_________________________________________________________________________________</w:t>
      </w:r>
    </w:p>
    <w:p w14:paraId="5CE5123C" w14:textId="77777777" w:rsidR="00C52FF5" w:rsidRDefault="00C52FF5" w:rsidP="00C52FF5">
      <w:pPr>
        <w:autoSpaceDE w:val="0"/>
        <w:autoSpaceDN w:val="0"/>
        <w:adjustRightInd w:val="0"/>
        <w:jc w:val="both"/>
        <w:rPr>
          <w:rFonts w:cs="Arial"/>
          <w:color w:val="000000"/>
        </w:rPr>
      </w:pPr>
      <w:r>
        <w:rPr>
          <w:rFonts w:cs="Arial"/>
          <w:b/>
          <w:bCs/>
          <w:color w:val="000000"/>
        </w:rPr>
        <w:t>ni povezanih družb, za katere se glede na določbe zakona, ki ureja gospodarske družbe, šteje, da so povezane.</w:t>
      </w:r>
    </w:p>
    <w:p w14:paraId="5AF98035" w14:textId="77777777" w:rsidR="00C52FF5" w:rsidRDefault="00C52FF5" w:rsidP="00C52FF5">
      <w:pPr>
        <w:autoSpaceDE w:val="0"/>
        <w:autoSpaceDN w:val="0"/>
        <w:adjustRightInd w:val="0"/>
        <w:jc w:val="both"/>
        <w:rPr>
          <w:rFonts w:cs="Arial"/>
          <w:b/>
          <w:bCs/>
          <w:color w:val="000000"/>
        </w:rPr>
      </w:pPr>
    </w:p>
    <w:p w14:paraId="30B854C3" w14:textId="77777777" w:rsidR="00C52FF5" w:rsidRDefault="00C52FF5" w:rsidP="00C52FF5">
      <w:pPr>
        <w:autoSpaceDE w:val="0"/>
        <w:autoSpaceDN w:val="0"/>
        <w:adjustRightInd w:val="0"/>
        <w:jc w:val="both"/>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2A9878B6" w14:textId="77777777" w:rsidR="00C52FF5" w:rsidRDefault="00C52FF5" w:rsidP="00C52FF5">
      <w:pPr>
        <w:autoSpaceDE w:val="0"/>
        <w:autoSpaceDN w:val="0"/>
        <w:adjustRightInd w:val="0"/>
        <w:jc w:val="both"/>
        <w:rPr>
          <w:rFonts w:cs="Arial"/>
          <w:bCs/>
          <w:color w:val="000000"/>
        </w:rPr>
      </w:pPr>
    </w:p>
    <w:p w14:paraId="365B969D" w14:textId="77777777" w:rsidR="00C52FF5" w:rsidRDefault="00C52FF5" w:rsidP="00C52FF5">
      <w:pPr>
        <w:jc w:val="both"/>
      </w:pPr>
    </w:p>
    <w:p w14:paraId="72ADDD39" w14:textId="77777777" w:rsidR="00C52FF5" w:rsidRDefault="00C52FF5" w:rsidP="00C52FF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52FF5" w14:paraId="6F20E19A" w14:textId="77777777" w:rsidTr="00C52FF5">
        <w:tc>
          <w:tcPr>
            <w:tcW w:w="3430" w:type="dxa"/>
            <w:hideMark/>
          </w:tcPr>
          <w:p w14:paraId="130CCBE5"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Datum in kraj:</w:t>
            </w:r>
          </w:p>
        </w:tc>
        <w:tc>
          <w:tcPr>
            <w:tcW w:w="2067" w:type="dxa"/>
          </w:tcPr>
          <w:p w14:paraId="6CF6D127"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p>
        </w:tc>
        <w:tc>
          <w:tcPr>
            <w:tcW w:w="3573" w:type="dxa"/>
            <w:hideMark/>
          </w:tcPr>
          <w:p w14:paraId="53C2B183" w14:textId="77777777" w:rsidR="00C52FF5" w:rsidRDefault="00C52FF5">
            <w:pPr>
              <w:widowControl w:val="0"/>
              <w:tabs>
                <w:tab w:val="left" w:pos="5580"/>
              </w:tabs>
              <w:autoSpaceDE w:val="0"/>
              <w:autoSpaceDN w:val="0"/>
              <w:adjustRightInd w:val="0"/>
              <w:spacing w:before="48" w:line="276" w:lineRule="auto"/>
              <w:jc w:val="center"/>
              <w:rPr>
                <w:rFonts w:cs="Arial"/>
                <w:color w:val="000000"/>
                <w:lang w:eastAsia="en-US"/>
              </w:rPr>
            </w:pPr>
            <w:r>
              <w:rPr>
                <w:rFonts w:cs="Arial"/>
                <w:color w:val="000000"/>
                <w:lang w:eastAsia="en-US"/>
              </w:rPr>
              <w:t>Žig in podpis zakonitega zastopnika:</w:t>
            </w:r>
          </w:p>
        </w:tc>
      </w:tr>
      <w:tr w:rsidR="00C52FF5" w14:paraId="0A83DDA0" w14:textId="77777777" w:rsidTr="00C52FF5">
        <w:tc>
          <w:tcPr>
            <w:tcW w:w="3430" w:type="dxa"/>
            <w:tcBorders>
              <w:top w:val="nil"/>
              <w:left w:val="nil"/>
              <w:bottom w:val="single" w:sz="4" w:space="0" w:color="auto"/>
              <w:right w:val="nil"/>
            </w:tcBorders>
          </w:tcPr>
          <w:p w14:paraId="5B7BCA2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37081CA8"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2067" w:type="dxa"/>
          </w:tcPr>
          <w:p w14:paraId="4D40199E"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c>
          <w:tcPr>
            <w:tcW w:w="3573" w:type="dxa"/>
            <w:tcBorders>
              <w:top w:val="nil"/>
              <w:left w:val="nil"/>
              <w:bottom w:val="single" w:sz="4" w:space="0" w:color="auto"/>
              <w:right w:val="nil"/>
            </w:tcBorders>
          </w:tcPr>
          <w:p w14:paraId="2F23B245"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p w14:paraId="077ABBD0" w14:textId="77777777" w:rsidR="00C52FF5" w:rsidRDefault="00C52FF5">
            <w:pPr>
              <w:widowControl w:val="0"/>
              <w:tabs>
                <w:tab w:val="left" w:pos="5580"/>
              </w:tabs>
              <w:autoSpaceDE w:val="0"/>
              <w:autoSpaceDN w:val="0"/>
              <w:adjustRightInd w:val="0"/>
              <w:spacing w:before="48" w:line="276" w:lineRule="auto"/>
              <w:rPr>
                <w:rFonts w:cs="Arial"/>
                <w:color w:val="000000"/>
                <w:lang w:eastAsia="en-US"/>
              </w:rPr>
            </w:pPr>
          </w:p>
        </w:tc>
      </w:tr>
    </w:tbl>
    <w:p w14:paraId="7FDA0C67" w14:textId="77777777" w:rsidR="00C52FF5" w:rsidRDefault="00C52FF5" w:rsidP="00C52FF5">
      <w:pPr>
        <w:rPr>
          <w:lang w:eastAsia="en-US"/>
        </w:rPr>
      </w:pPr>
    </w:p>
    <w:p w14:paraId="6B1ABDFB" w14:textId="77777777" w:rsidR="00C52FF5" w:rsidRDefault="00C52FF5" w:rsidP="00C52FF5">
      <w:pPr>
        <w:rPr>
          <w:rFonts w:cs="Arial"/>
        </w:rPr>
      </w:pPr>
    </w:p>
    <w:p w14:paraId="4C1327F5" w14:textId="77777777" w:rsidR="00C76C37" w:rsidRDefault="00C76C37" w:rsidP="00C76C37">
      <w:pPr>
        <w:rPr>
          <w:lang w:eastAsia="en-US"/>
        </w:rPr>
      </w:pPr>
    </w:p>
    <w:p w14:paraId="15F0C117" w14:textId="77777777" w:rsidR="00C76C37" w:rsidRDefault="00C76C37" w:rsidP="00C76C37">
      <w:pPr>
        <w:rPr>
          <w:lang w:eastAsia="en-US"/>
        </w:rPr>
      </w:pPr>
    </w:p>
    <w:p w14:paraId="502C5616" w14:textId="77777777" w:rsidR="00C76C37" w:rsidRDefault="00C76C37" w:rsidP="00C76C37">
      <w:pPr>
        <w:rPr>
          <w:lang w:eastAsia="en-US"/>
        </w:rPr>
      </w:pPr>
    </w:p>
    <w:p w14:paraId="4FEF75D0" w14:textId="77777777" w:rsidR="00C76C37" w:rsidRDefault="00C76C37" w:rsidP="00C76C37">
      <w:pPr>
        <w:rPr>
          <w:lang w:eastAsia="en-US"/>
        </w:rPr>
      </w:pPr>
    </w:p>
    <w:p w14:paraId="30879504" w14:textId="77777777" w:rsidR="00C76C37" w:rsidRDefault="00C76C37" w:rsidP="00C76C37">
      <w:pPr>
        <w:rPr>
          <w:lang w:eastAsia="en-US"/>
        </w:rPr>
      </w:pPr>
    </w:p>
    <w:p w14:paraId="5C6C75DF" w14:textId="77777777" w:rsidR="00C76C37" w:rsidRDefault="00C76C37" w:rsidP="00C76C37">
      <w:pPr>
        <w:rPr>
          <w:lang w:eastAsia="en-US"/>
        </w:rPr>
      </w:pPr>
    </w:p>
    <w:p w14:paraId="47F2C76D" w14:textId="77777777" w:rsidR="00C76C37" w:rsidRDefault="00C76C37" w:rsidP="00C76C37">
      <w:pPr>
        <w:rPr>
          <w:lang w:eastAsia="en-US"/>
        </w:rPr>
      </w:pPr>
    </w:p>
    <w:p w14:paraId="47D96B27" w14:textId="77777777" w:rsidR="00C76C37" w:rsidRDefault="00C76C37" w:rsidP="00C76C37">
      <w:pPr>
        <w:rPr>
          <w:lang w:eastAsia="en-US"/>
        </w:rPr>
      </w:pPr>
    </w:p>
    <w:p w14:paraId="7AF086BD" w14:textId="77777777" w:rsidR="00C76C37" w:rsidRDefault="00C76C37" w:rsidP="00C76C37">
      <w:pPr>
        <w:rPr>
          <w:lang w:eastAsia="en-US"/>
        </w:rPr>
      </w:pPr>
    </w:p>
    <w:p w14:paraId="786DFD1D" w14:textId="77777777" w:rsidR="00C76C37" w:rsidRDefault="00C76C37" w:rsidP="00C76C37">
      <w:pPr>
        <w:rPr>
          <w:lang w:eastAsia="en-US"/>
        </w:rPr>
      </w:pPr>
    </w:p>
    <w:p w14:paraId="2E943680" w14:textId="77777777" w:rsidR="00C76C37" w:rsidRDefault="00C76C37" w:rsidP="00C76C37">
      <w:pPr>
        <w:rPr>
          <w:lang w:eastAsia="en-US"/>
        </w:rPr>
      </w:pPr>
    </w:p>
    <w:p w14:paraId="06FB94CF" w14:textId="77777777" w:rsidR="00C76C37" w:rsidRDefault="00C76C37" w:rsidP="00C76C37">
      <w:pPr>
        <w:rPr>
          <w:lang w:eastAsia="en-US"/>
        </w:rPr>
      </w:pPr>
    </w:p>
    <w:p w14:paraId="7C888789" w14:textId="77777777" w:rsidR="00C76C37" w:rsidRDefault="00C76C37" w:rsidP="00C76C37">
      <w:pPr>
        <w:rPr>
          <w:lang w:eastAsia="en-US"/>
        </w:rPr>
      </w:pPr>
    </w:p>
    <w:p w14:paraId="1CC497C5" w14:textId="77777777" w:rsidR="00C76C37" w:rsidRDefault="00C76C37" w:rsidP="00C76C37">
      <w:pPr>
        <w:rPr>
          <w:lang w:eastAsia="en-US"/>
        </w:rPr>
      </w:pPr>
    </w:p>
    <w:p w14:paraId="3CFF23ED" w14:textId="77777777" w:rsidR="00C76C37" w:rsidRDefault="00C76C37" w:rsidP="00C76C37">
      <w:pPr>
        <w:rPr>
          <w:lang w:eastAsia="en-US"/>
        </w:rPr>
      </w:pPr>
    </w:p>
    <w:p w14:paraId="23122041" w14:textId="77777777" w:rsidR="00C76C37" w:rsidRDefault="00C76C37" w:rsidP="00C76C37">
      <w:pPr>
        <w:rPr>
          <w:lang w:eastAsia="en-US"/>
        </w:rPr>
      </w:pPr>
    </w:p>
    <w:p w14:paraId="096C1956" w14:textId="77777777" w:rsidR="00C76C37" w:rsidRDefault="00C76C37" w:rsidP="00C76C37">
      <w:pPr>
        <w:rPr>
          <w:lang w:eastAsia="en-US"/>
        </w:rPr>
      </w:pPr>
    </w:p>
    <w:p w14:paraId="1314A2CE" w14:textId="77777777" w:rsidR="00C76C37" w:rsidRDefault="00C76C37" w:rsidP="00C76C37">
      <w:pPr>
        <w:rPr>
          <w:lang w:eastAsia="en-US"/>
        </w:rPr>
      </w:pPr>
    </w:p>
    <w:p w14:paraId="19B672E8" w14:textId="77777777" w:rsidR="00C76C37" w:rsidRDefault="00C76C37" w:rsidP="00C76C37">
      <w:pPr>
        <w:rPr>
          <w:lang w:eastAsia="en-US"/>
        </w:rPr>
      </w:pPr>
    </w:p>
    <w:p w14:paraId="0762FF5C" w14:textId="77777777" w:rsidR="00C76C37" w:rsidRDefault="00C76C37" w:rsidP="00C76C37">
      <w:pPr>
        <w:rPr>
          <w:lang w:eastAsia="en-US"/>
        </w:rPr>
      </w:pPr>
    </w:p>
    <w:p w14:paraId="7BEB0E10" w14:textId="77777777" w:rsidR="00C76C37" w:rsidRDefault="00C76C37" w:rsidP="00C76C37">
      <w:pPr>
        <w:rPr>
          <w:lang w:eastAsia="en-US"/>
        </w:rPr>
      </w:pPr>
    </w:p>
    <w:p w14:paraId="03876B03" w14:textId="77777777" w:rsidR="00C76C37" w:rsidRDefault="00C76C37" w:rsidP="00C76C37">
      <w:pPr>
        <w:rPr>
          <w:lang w:eastAsia="en-US"/>
        </w:rPr>
      </w:pPr>
    </w:p>
    <w:p w14:paraId="7D20F47B" w14:textId="77777777" w:rsidR="00C76C37" w:rsidRDefault="00C76C37" w:rsidP="00C76C37">
      <w:pPr>
        <w:rPr>
          <w:lang w:eastAsia="en-US"/>
        </w:rPr>
      </w:pPr>
    </w:p>
    <w:p w14:paraId="744FFAD5" w14:textId="77777777" w:rsidR="00C76C37" w:rsidRDefault="00C76C37" w:rsidP="00C76C37">
      <w:pPr>
        <w:rPr>
          <w:lang w:eastAsia="en-US"/>
        </w:rPr>
      </w:pPr>
    </w:p>
    <w:p w14:paraId="3B56A9CD" w14:textId="77777777" w:rsidR="00C76C37" w:rsidRDefault="00C76C37" w:rsidP="00C76C37">
      <w:pPr>
        <w:rPr>
          <w:lang w:eastAsia="en-US"/>
        </w:rPr>
      </w:pPr>
    </w:p>
    <w:p w14:paraId="06BCF106" w14:textId="77777777" w:rsidR="00C76C37" w:rsidRDefault="00C76C37" w:rsidP="00C76C37">
      <w:pPr>
        <w:rPr>
          <w:lang w:eastAsia="en-US"/>
        </w:rPr>
      </w:pPr>
    </w:p>
    <w:p w14:paraId="1977149A" w14:textId="77777777" w:rsidR="00C76C37" w:rsidRDefault="00C76C37" w:rsidP="00C76C37">
      <w:pPr>
        <w:rPr>
          <w:lang w:eastAsia="en-US"/>
        </w:rPr>
      </w:pPr>
    </w:p>
    <w:p w14:paraId="085E0BE0" w14:textId="77777777" w:rsidR="00C76C37" w:rsidRDefault="00C76C37" w:rsidP="00C76C37">
      <w:pPr>
        <w:rPr>
          <w:lang w:eastAsia="en-US"/>
        </w:rPr>
      </w:pPr>
    </w:p>
    <w:p w14:paraId="1AFA3F22" w14:textId="77777777" w:rsidR="00C76C37" w:rsidRDefault="00C76C37" w:rsidP="00C76C37">
      <w:pPr>
        <w:rPr>
          <w:lang w:eastAsia="en-US"/>
        </w:rPr>
      </w:pPr>
    </w:p>
    <w:p w14:paraId="0D54BC05" w14:textId="77777777" w:rsidR="00C76C37" w:rsidRDefault="00C76C37" w:rsidP="00C76C37">
      <w:pPr>
        <w:rPr>
          <w:lang w:eastAsia="en-US"/>
        </w:rPr>
      </w:pPr>
    </w:p>
    <w:p w14:paraId="06BDB5EE" w14:textId="77777777" w:rsidR="00C76C37" w:rsidRDefault="00C76C37" w:rsidP="00C76C37">
      <w:pPr>
        <w:rPr>
          <w:lang w:eastAsia="en-US"/>
        </w:rPr>
      </w:pPr>
    </w:p>
    <w:p w14:paraId="36F92216" w14:textId="77777777" w:rsidR="00C76C37" w:rsidRDefault="00C76C37" w:rsidP="00C76C37">
      <w:pPr>
        <w:rPr>
          <w:lang w:eastAsia="en-US"/>
        </w:rPr>
      </w:pPr>
    </w:p>
    <w:p w14:paraId="0E9D696E" w14:textId="77777777" w:rsidR="00C76C37" w:rsidRDefault="00C76C37" w:rsidP="00C76C37">
      <w:pPr>
        <w:rPr>
          <w:lang w:eastAsia="en-US"/>
        </w:rPr>
      </w:pPr>
    </w:p>
    <w:p w14:paraId="47E266B8" w14:textId="77777777" w:rsidR="00C76C37" w:rsidRDefault="00C76C37" w:rsidP="00C76C37">
      <w:pPr>
        <w:rPr>
          <w:lang w:eastAsia="en-US"/>
        </w:rPr>
      </w:pPr>
    </w:p>
    <w:p w14:paraId="538B7ECE" w14:textId="77777777" w:rsidR="00C76C37" w:rsidRDefault="00C76C37" w:rsidP="00C76C37">
      <w:pPr>
        <w:rPr>
          <w:lang w:eastAsia="en-US"/>
        </w:rPr>
      </w:pPr>
    </w:p>
    <w:p w14:paraId="298C7623" w14:textId="77777777" w:rsidR="00C76C37" w:rsidRDefault="00C76C37" w:rsidP="00C76C37">
      <w:pPr>
        <w:rPr>
          <w:lang w:eastAsia="en-US"/>
        </w:rPr>
      </w:pPr>
    </w:p>
    <w:p w14:paraId="0C9CD344" w14:textId="77777777" w:rsidR="00C76C37" w:rsidRDefault="00C76C37" w:rsidP="00C76C37">
      <w:pPr>
        <w:rPr>
          <w:lang w:eastAsia="en-US"/>
        </w:rPr>
      </w:pPr>
    </w:p>
    <w:p w14:paraId="7761942B" w14:textId="77777777" w:rsidR="00C76C37" w:rsidRDefault="00C76C37" w:rsidP="00C76C37">
      <w:pPr>
        <w:rPr>
          <w:lang w:eastAsia="en-US"/>
        </w:rPr>
      </w:pPr>
    </w:p>
    <w:p w14:paraId="037F6D06" w14:textId="77777777" w:rsidR="00C76C37" w:rsidRDefault="00C76C37" w:rsidP="00C76C37">
      <w:pPr>
        <w:rPr>
          <w:lang w:eastAsia="en-US"/>
        </w:rPr>
      </w:pPr>
    </w:p>
    <w:p w14:paraId="4A863BA6" w14:textId="77777777" w:rsidR="00C76C37" w:rsidRDefault="00C76C37" w:rsidP="00C76C37">
      <w:pPr>
        <w:rPr>
          <w:lang w:eastAsia="en-US"/>
        </w:rPr>
      </w:pPr>
    </w:p>
    <w:p w14:paraId="1AAB1930" w14:textId="4365B385" w:rsidR="00C76C37" w:rsidRDefault="00C76C37" w:rsidP="00C76C37">
      <w:pPr>
        <w:pBdr>
          <w:top w:val="single" w:sz="4" w:space="1" w:color="auto"/>
          <w:left w:val="single" w:sz="4" w:space="4" w:color="auto"/>
          <w:bottom w:val="single" w:sz="4" w:space="1" w:color="auto"/>
          <w:right w:val="single" w:sz="4" w:space="0" w:color="auto"/>
        </w:pBdr>
        <w:ind w:right="7227"/>
        <w:rPr>
          <w:b/>
        </w:rPr>
      </w:pPr>
      <w:r>
        <w:rPr>
          <w:b/>
        </w:rPr>
        <w:lastRenderedPageBreak/>
        <w:t>Obrazec št. 5</w:t>
      </w:r>
      <w:r w:rsidR="00D1044A">
        <w:rPr>
          <w:b/>
        </w:rPr>
        <w:t>A</w:t>
      </w:r>
    </w:p>
    <w:p w14:paraId="30F1FDA9" w14:textId="77777777" w:rsidR="00C76C37" w:rsidRPr="006D7B5D" w:rsidRDefault="00C76C37" w:rsidP="00C76C37">
      <w:pPr>
        <w:rPr>
          <w:color w:val="FF0000"/>
        </w:rPr>
      </w:pPr>
    </w:p>
    <w:p w14:paraId="4E9D1136" w14:textId="77777777" w:rsidR="00C76C37" w:rsidRPr="006D7B5D" w:rsidRDefault="00C76C37" w:rsidP="00C76C37">
      <w:pPr>
        <w:rPr>
          <w:color w:val="FF0000"/>
        </w:rPr>
      </w:pPr>
    </w:p>
    <w:p w14:paraId="7AAA3621" w14:textId="77777777" w:rsidR="00C76C37" w:rsidRPr="00FD21FA" w:rsidRDefault="00C76C37" w:rsidP="00C76C37">
      <w:pPr>
        <w:jc w:val="both"/>
        <w:rPr>
          <w:rFonts w:cs="Arial"/>
          <w:sz w:val="22"/>
          <w:szCs w:val="22"/>
        </w:rPr>
      </w:pPr>
    </w:p>
    <w:p w14:paraId="6EEB974E" w14:textId="07FC160F" w:rsidR="00C76C37" w:rsidRPr="00FD21FA" w:rsidRDefault="00C76C37" w:rsidP="00C76C37">
      <w:pPr>
        <w:jc w:val="center"/>
        <w:rPr>
          <w:rFonts w:cs="Arial"/>
          <w:sz w:val="22"/>
          <w:szCs w:val="22"/>
        </w:rPr>
      </w:pPr>
      <w:r w:rsidRPr="00FD21FA">
        <w:rPr>
          <w:rFonts w:cs="Arial"/>
          <w:b/>
          <w:sz w:val="22"/>
          <w:szCs w:val="22"/>
        </w:rPr>
        <w:t>IZJAVA</w:t>
      </w:r>
      <w:r w:rsidR="00DA7F61">
        <w:rPr>
          <w:rStyle w:val="Sprotnaopomba-sklic"/>
          <w:rFonts w:cs="Arial"/>
          <w:b/>
          <w:sz w:val="22"/>
          <w:szCs w:val="22"/>
        </w:rPr>
        <w:footnoteReference w:id="5"/>
      </w:r>
      <w:r w:rsidRPr="00FD21FA">
        <w:rPr>
          <w:rFonts w:cs="Arial"/>
          <w:b/>
          <w:sz w:val="22"/>
          <w:szCs w:val="22"/>
        </w:rPr>
        <w:t xml:space="preserve"> po 35. členu ZIntPK</w:t>
      </w:r>
    </w:p>
    <w:p w14:paraId="5F188D56" w14:textId="77777777" w:rsidR="00C76C37" w:rsidRPr="00897D65" w:rsidRDefault="00C76C37" w:rsidP="00C76C37">
      <w:pPr>
        <w:jc w:val="both"/>
        <w:rPr>
          <w:rFonts w:cs="Arial"/>
          <w:sz w:val="22"/>
          <w:szCs w:val="22"/>
        </w:rPr>
      </w:pPr>
    </w:p>
    <w:p w14:paraId="4BF2FBC6" w14:textId="77777777" w:rsidR="00C76C37" w:rsidRDefault="00C76C37" w:rsidP="00C76C37">
      <w:pPr>
        <w:jc w:val="both"/>
        <w:rPr>
          <w:rFonts w:cs="Arial"/>
          <w:i/>
          <w:sz w:val="22"/>
          <w:szCs w:val="22"/>
        </w:rPr>
      </w:pPr>
      <w:r>
        <w:rPr>
          <w:rFonts w:cs="Arial"/>
          <w:i/>
          <w:sz w:val="22"/>
          <w:szCs w:val="22"/>
        </w:rPr>
        <w:t>____________________________________________________________________</w:t>
      </w:r>
    </w:p>
    <w:p w14:paraId="43B1CB79" w14:textId="77777777" w:rsidR="00C76C37" w:rsidRPr="00343F95" w:rsidRDefault="00C76C37" w:rsidP="00C76C37">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16D7B40E" w14:textId="77777777" w:rsidR="00C76C37" w:rsidRPr="00343F95" w:rsidRDefault="00C76C37" w:rsidP="00C76C37">
      <w:pPr>
        <w:jc w:val="both"/>
        <w:rPr>
          <w:rFonts w:cs="Arial"/>
        </w:rPr>
      </w:pPr>
      <w:r w:rsidRPr="00343F95">
        <w:rPr>
          <w:rFonts w:cs="Arial"/>
        </w:rPr>
        <w:t>izjavljam, da poslovni subjekt</w:t>
      </w:r>
    </w:p>
    <w:p w14:paraId="6C23416B" w14:textId="77777777" w:rsidR="00C76C37" w:rsidRPr="00343F95" w:rsidRDefault="00C76C37" w:rsidP="00C76C37">
      <w:pPr>
        <w:jc w:val="both"/>
        <w:rPr>
          <w:rFonts w:cs="Arial"/>
        </w:rPr>
      </w:pPr>
      <w:r w:rsidRPr="00343F95">
        <w:rPr>
          <w:rFonts w:cs="Arial"/>
        </w:rPr>
        <w:t>__________________________________________________________________________</w:t>
      </w:r>
    </w:p>
    <w:p w14:paraId="1F9198E3" w14:textId="77777777" w:rsidR="00C76C37" w:rsidRPr="00343F95" w:rsidRDefault="00C76C37" w:rsidP="00C76C37">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2FA30F69" w14:textId="77777777" w:rsidR="00C76C37" w:rsidRPr="00343F95" w:rsidRDefault="00C76C37" w:rsidP="00C76C37">
      <w:pPr>
        <w:jc w:val="both"/>
        <w:rPr>
          <w:rFonts w:cs="Arial"/>
        </w:rPr>
      </w:pPr>
    </w:p>
    <w:p w14:paraId="1D930BE8" w14:textId="77777777" w:rsidR="00C76C37" w:rsidRPr="00343F95" w:rsidRDefault="00C76C37" w:rsidP="00C76C37">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Pr>
          <w:rFonts w:cs="Arial"/>
        </w:rPr>
        <w:t>,</w:t>
      </w:r>
      <w:r w:rsidRPr="00343F95">
        <w:rPr>
          <w:rFonts w:cs="Arial"/>
        </w:rPr>
        <w:t xml:space="preserve"> 158/2020, </w:t>
      </w:r>
      <w:r w:rsidRPr="0015415F">
        <w:rPr>
          <w:rFonts w:cs="Arial"/>
        </w:rPr>
        <w:t>3/22 – ZDeb in 16/23 – ZZPri</w:t>
      </w:r>
      <w:r>
        <w:rPr>
          <w:rFonts w:cs="Arial"/>
        </w:rPr>
        <w:t>;</w:t>
      </w:r>
      <w:r w:rsidRPr="0015415F">
        <w:rPr>
          <w:rFonts w:cs="Arial"/>
        </w:rPr>
        <w:t xml:space="preserve"> </w:t>
      </w:r>
      <w:r w:rsidRPr="00343F95">
        <w:rPr>
          <w:rFonts w:cs="Arial"/>
        </w:rPr>
        <w:t xml:space="preserve">ZIntPK).   </w:t>
      </w:r>
    </w:p>
    <w:p w14:paraId="2D3C982D" w14:textId="77777777" w:rsidR="00C76C37" w:rsidRPr="00343F95" w:rsidRDefault="00C76C37" w:rsidP="00C76C37">
      <w:pPr>
        <w:jc w:val="both"/>
        <w:rPr>
          <w:rFonts w:cs="Arial"/>
        </w:rPr>
      </w:pPr>
    </w:p>
    <w:p w14:paraId="08A6C879" w14:textId="77777777" w:rsidR="00C76C37" w:rsidRPr="00AB7DBF" w:rsidRDefault="00C76C37" w:rsidP="00C76C37">
      <w:pPr>
        <w:jc w:val="both"/>
        <w:rPr>
          <w:rFonts w:cs="Arial"/>
          <w:bCs/>
        </w:rPr>
      </w:pPr>
      <w:r w:rsidRPr="00AB7DBF">
        <w:rPr>
          <w:rFonts w:cs="Arial"/>
          <w:bCs/>
        </w:rPr>
        <w:t>Seznanjeni smo, da je pogodba nična, če je sklenjena v nasprotju z določbami 35. člena</w:t>
      </w:r>
      <w:r>
        <w:rPr>
          <w:rFonts w:cs="Arial"/>
          <w:bCs/>
        </w:rPr>
        <w:t xml:space="preserve"> </w:t>
      </w:r>
      <w:r w:rsidRPr="00343F95">
        <w:rPr>
          <w:rFonts w:cs="Arial"/>
        </w:rPr>
        <w:t>ZIntPK</w:t>
      </w:r>
      <w:r>
        <w:rPr>
          <w:rFonts w:cs="Arial"/>
        </w:rPr>
        <w:t>.</w:t>
      </w:r>
    </w:p>
    <w:p w14:paraId="0165806F" w14:textId="77777777" w:rsidR="00C76C37" w:rsidRDefault="00C76C37" w:rsidP="00C76C37">
      <w:pPr>
        <w:jc w:val="both"/>
        <w:rPr>
          <w:rFonts w:cs="Arial"/>
          <w:b/>
          <w:u w:val="single"/>
        </w:rPr>
      </w:pPr>
    </w:p>
    <w:p w14:paraId="2DFCD7D3" w14:textId="77777777" w:rsidR="00C76C37" w:rsidRPr="00343F95" w:rsidRDefault="00C76C37" w:rsidP="00C76C37">
      <w:pPr>
        <w:jc w:val="both"/>
        <w:rPr>
          <w:rFonts w:cs="Arial"/>
          <w:b/>
          <w:u w:val="single"/>
        </w:rPr>
      </w:pPr>
      <w:r>
        <w:rPr>
          <w:rFonts w:cs="Arial"/>
          <w:b/>
          <w:u w:val="single"/>
        </w:rPr>
        <w:t>Prvi</w:t>
      </w:r>
      <w:r w:rsidRPr="00343F95">
        <w:rPr>
          <w:rFonts w:cs="Arial"/>
          <w:b/>
          <w:u w:val="single"/>
        </w:rPr>
        <w:t xml:space="preserve"> odstavek 35. člena ZIntPK:</w:t>
      </w:r>
    </w:p>
    <w:p w14:paraId="57F087A7" w14:textId="77777777" w:rsidR="00C76C37" w:rsidRPr="00343F95" w:rsidRDefault="00C76C37" w:rsidP="00C76C37">
      <w:pPr>
        <w:pStyle w:val="Sprotnaopomba-besedilo"/>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90FA61" w14:textId="77777777" w:rsidR="00C76C37" w:rsidRPr="00343F95" w:rsidRDefault="00C76C37" w:rsidP="005F6257">
      <w:pPr>
        <w:pStyle w:val="Sprotnaopomba-besedilo"/>
        <w:numPr>
          <w:ilvl w:val="0"/>
          <w:numId w:val="15"/>
        </w:numPr>
        <w:rPr>
          <w:rFonts w:cs="Arial"/>
          <w:i/>
        </w:rPr>
      </w:pPr>
      <w:r w:rsidRPr="00343F95">
        <w:rPr>
          <w:rFonts w:cs="Arial"/>
          <w:i/>
        </w:rPr>
        <w:t>udeležen kot poslovodja, član poslovodstva ali zakoniti zastopnik ali</w:t>
      </w:r>
    </w:p>
    <w:p w14:paraId="71E24230" w14:textId="77777777" w:rsidR="00C76C37" w:rsidRPr="00343F95" w:rsidRDefault="00C76C37" w:rsidP="005F6257">
      <w:pPr>
        <w:pStyle w:val="Sprotnaopomba-besedilo"/>
        <w:numPr>
          <w:ilvl w:val="0"/>
          <w:numId w:val="15"/>
        </w:numPr>
        <w:ind w:left="567" w:hanging="207"/>
        <w:rPr>
          <w:rFonts w:cs="Arial"/>
          <w:i/>
        </w:rPr>
      </w:pPr>
      <w:r w:rsidRPr="00343F95">
        <w:rPr>
          <w:rFonts w:cs="Arial"/>
          <w:i/>
        </w:rPr>
        <w:t>neposredno ali prek drugih pravnih oseb v več kot pet odstotnem deležu udeležen pri ustanoviteljskih pravicah, upravljanju ali kapitalu.</w:t>
      </w:r>
    </w:p>
    <w:p w14:paraId="10121B4F" w14:textId="77777777" w:rsidR="00C76C37" w:rsidRPr="00FD21FA" w:rsidRDefault="00C76C37" w:rsidP="00C76C37">
      <w:pPr>
        <w:rPr>
          <w:rFonts w:cs="Arial"/>
          <w:sz w:val="22"/>
          <w:szCs w:val="22"/>
        </w:rPr>
      </w:pPr>
    </w:p>
    <w:p w14:paraId="21AE6085" w14:textId="77777777" w:rsidR="00C76C37" w:rsidRPr="00164CD7" w:rsidRDefault="00C76C37" w:rsidP="00C76C37">
      <w:pPr>
        <w:rPr>
          <w:rFonts w:cs="Arial"/>
          <w:color w:val="FF0000"/>
          <w:sz w:val="22"/>
          <w:szCs w:val="22"/>
        </w:rPr>
      </w:pPr>
    </w:p>
    <w:p w14:paraId="39B99859" w14:textId="77777777" w:rsidR="00C76C37" w:rsidRPr="00164CD7" w:rsidRDefault="00C76C37" w:rsidP="00C76C37">
      <w:pPr>
        <w:rPr>
          <w:rFonts w:cs="Arial"/>
          <w:color w:val="FF0000"/>
          <w:sz w:val="22"/>
          <w:szCs w:val="22"/>
        </w:rPr>
      </w:pPr>
    </w:p>
    <w:p w14:paraId="2016537E" w14:textId="77777777" w:rsidR="00C76C37" w:rsidRPr="00164CD7" w:rsidRDefault="00C76C37" w:rsidP="00C76C37">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76C37" w:rsidRPr="006D7B5D" w14:paraId="6CA0DCC6" w14:textId="77777777" w:rsidTr="00A4275D">
        <w:tc>
          <w:tcPr>
            <w:tcW w:w="3430" w:type="dxa"/>
            <w:hideMark/>
          </w:tcPr>
          <w:p w14:paraId="138DD55A"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433EA999"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p>
        </w:tc>
        <w:tc>
          <w:tcPr>
            <w:tcW w:w="3573" w:type="dxa"/>
            <w:hideMark/>
          </w:tcPr>
          <w:p w14:paraId="55FD2C7F" w14:textId="77777777" w:rsidR="00C76C37" w:rsidRPr="006D7B5D" w:rsidRDefault="00C76C37" w:rsidP="00A4275D">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C76C37" w:rsidRPr="006D7B5D" w14:paraId="544E3C05" w14:textId="77777777" w:rsidTr="00A4275D">
        <w:tc>
          <w:tcPr>
            <w:tcW w:w="3430" w:type="dxa"/>
            <w:tcBorders>
              <w:top w:val="nil"/>
              <w:left w:val="nil"/>
              <w:bottom w:val="single" w:sz="4" w:space="0" w:color="auto"/>
              <w:right w:val="nil"/>
            </w:tcBorders>
          </w:tcPr>
          <w:p w14:paraId="7242938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7F23CA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2067" w:type="dxa"/>
          </w:tcPr>
          <w:p w14:paraId="1B0B9E0F"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7BB5BA0"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p w14:paraId="59B6C91D" w14:textId="77777777" w:rsidR="00C76C37" w:rsidRPr="006D7B5D" w:rsidRDefault="00C76C37" w:rsidP="00A4275D">
            <w:pPr>
              <w:widowControl w:val="0"/>
              <w:tabs>
                <w:tab w:val="left" w:pos="5580"/>
              </w:tabs>
              <w:autoSpaceDE w:val="0"/>
              <w:autoSpaceDN w:val="0"/>
              <w:adjustRightInd w:val="0"/>
              <w:spacing w:before="48"/>
              <w:rPr>
                <w:rFonts w:cs="Arial"/>
                <w:color w:val="000000"/>
              </w:rPr>
            </w:pPr>
          </w:p>
        </w:tc>
      </w:tr>
    </w:tbl>
    <w:p w14:paraId="58616787" w14:textId="77777777" w:rsidR="00C76C37" w:rsidRPr="00164CD7" w:rsidRDefault="00C76C37" w:rsidP="00C76C37">
      <w:pPr>
        <w:rPr>
          <w:rFonts w:cs="Arial"/>
          <w:color w:val="FF0000"/>
          <w:sz w:val="22"/>
          <w:szCs w:val="22"/>
        </w:rPr>
      </w:pPr>
    </w:p>
    <w:p w14:paraId="2BCD8C79" w14:textId="77777777" w:rsidR="00C76C37" w:rsidRPr="00164CD7" w:rsidRDefault="00C76C37" w:rsidP="00C76C37">
      <w:pPr>
        <w:rPr>
          <w:rFonts w:cs="Arial"/>
          <w:color w:val="FF0000"/>
          <w:sz w:val="22"/>
          <w:szCs w:val="22"/>
        </w:rPr>
      </w:pPr>
    </w:p>
    <w:p w14:paraId="0792BD0D" w14:textId="77777777" w:rsidR="00C76C37" w:rsidRPr="00164CD7" w:rsidRDefault="00C76C37" w:rsidP="00C76C37">
      <w:pPr>
        <w:rPr>
          <w:rFonts w:cs="Arial"/>
          <w:color w:val="FF0000"/>
          <w:sz w:val="22"/>
          <w:szCs w:val="22"/>
        </w:rPr>
      </w:pPr>
    </w:p>
    <w:p w14:paraId="236B4CF4" w14:textId="77777777" w:rsidR="00C76C37" w:rsidRPr="00164CD7" w:rsidRDefault="00C76C37" w:rsidP="00C76C37">
      <w:pPr>
        <w:rPr>
          <w:rFonts w:cs="Arial"/>
          <w:color w:val="FF0000"/>
          <w:sz w:val="22"/>
          <w:szCs w:val="22"/>
        </w:rPr>
      </w:pPr>
    </w:p>
    <w:p w14:paraId="6673ED14" w14:textId="77777777" w:rsidR="00C76C37" w:rsidRPr="00164CD7" w:rsidRDefault="00C76C37" w:rsidP="00C76C37">
      <w:pPr>
        <w:rPr>
          <w:rFonts w:cs="Arial"/>
          <w:color w:val="FF0000"/>
          <w:sz w:val="22"/>
          <w:szCs w:val="22"/>
        </w:rPr>
      </w:pPr>
    </w:p>
    <w:p w14:paraId="085AFA33" w14:textId="77777777" w:rsidR="00C76C37" w:rsidRPr="00164CD7" w:rsidRDefault="00C76C37" w:rsidP="00C76C37">
      <w:pPr>
        <w:rPr>
          <w:rFonts w:cs="Arial"/>
          <w:color w:val="FF0000"/>
          <w:sz w:val="22"/>
          <w:szCs w:val="22"/>
        </w:rPr>
      </w:pPr>
    </w:p>
    <w:p w14:paraId="253D3984" w14:textId="77777777" w:rsidR="00C76C37" w:rsidRPr="00164CD7" w:rsidRDefault="00C76C37" w:rsidP="00C76C37">
      <w:pPr>
        <w:rPr>
          <w:rFonts w:cs="Arial"/>
          <w:color w:val="FF0000"/>
          <w:sz w:val="22"/>
          <w:szCs w:val="22"/>
        </w:rPr>
      </w:pPr>
    </w:p>
    <w:p w14:paraId="38D43F44" w14:textId="77777777" w:rsidR="00C76C37" w:rsidRDefault="00C76C37" w:rsidP="00C76C37">
      <w:pPr>
        <w:jc w:val="both"/>
        <w:rPr>
          <w:rFonts w:cs="Arial"/>
          <w:sz w:val="22"/>
          <w:szCs w:val="22"/>
        </w:rPr>
      </w:pPr>
    </w:p>
    <w:p w14:paraId="418BE407" w14:textId="1CEFD9EF" w:rsidR="00C76C37" w:rsidRDefault="00C76C37" w:rsidP="00C76C37">
      <w:pPr>
        <w:jc w:val="both"/>
        <w:rPr>
          <w:rFonts w:cs="Arial"/>
          <w:sz w:val="18"/>
          <w:szCs w:val="18"/>
        </w:rPr>
      </w:pPr>
    </w:p>
    <w:p w14:paraId="38886045" w14:textId="62E2049E" w:rsidR="0067197E" w:rsidRDefault="0067197E" w:rsidP="00C76C37">
      <w:pPr>
        <w:jc w:val="both"/>
        <w:rPr>
          <w:rFonts w:cs="Arial"/>
          <w:sz w:val="18"/>
          <w:szCs w:val="18"/>
        </w:rPr>
      </w:pPr>
    </w:p>
    <w:p w14:paraId="13D7FB2A" w14:textId="5FCB44F6" w:rsidR="0067197E" w:rsidRDefault="0067197E" w:rsidP="00C76C37">
      <w:pPr>
        <w:jc w:val="both"/>
        <w:rPr>
          <w:rFonts w:cs="Arial"/>
          <w:sz w:val="18"/>
          <w:szCs w:val="18"/>
        </w:rPr>
      </w:pPr>
    </w:p>
    <w:p w14:paraId="14216EE1" w14:textId="61A77B96" w:rsidR="0067197E" w:rsidRDefault="0067197E" w:rsidP="00C76C37">
      <w:pPr>
        <w:jc w:val="both"/>
        <w:rPr>
          <w:rFonts w:cs="Arial"/>
          <w:sz w:val="18"/>
          <w:szCs w:val="18"/>
        </w:rPr>
      </w:pPr>
    </w:p>
    <w:p w14:paraId="713D1F20" w14:textId="50E01592" w:rsidR="0067197E" w:rsidRDefault="0067197E" w:rsidP="00C76C37">
      <w:pPr>
        <w:jc w:val="both"/>
        <w:rPr>
          <w:rFonts w:cs="Arial"/>
          <w:sz w:val="18"/>
          <w:szCs w:val="18"/>
        </w:rPr>
      </w:pPr>
    </w:p>
    <w:p w14:paraId="3FA86120" w14:textId="39A2CF5C" w:rsidR="0067197E" w:rsidRDefault="0067197E" w:rsidP="00C76C37">
      <w:pPr>
        <w:jc w:val="both"/>
        <w:rPr>
          <w:rFonts w:cs="Arial"/>
          <w:sz w:val="18"/>
          <w:szCs w:val="18"/>
        </w:rPr>
      </w:pPr>
    </w:p>
    <w:p w14:paraId="35F9C1E2" w14:textId="498FBD30" w:rsidR="0067197E" w:rsidRDefault="0067197E" w:rsidP="00C76C37">
      <w:pPr>
        <w:jc w:val="both"/>
        <w:rPr>
          <w:rFonts w:cs="Arial"/>
          <w:sz w:val="18"/>
          <w:szCs w:val="18"/>
        </w:rPr>
      </w:pPr>
    </w:p>
    <w:p w14:paraId="2A59BC38" w14:textId="4F968BC1" w:rsidR="0067197E" w:rsidRDefault="0067197E" w:rsidP="00C76C37">
      <w:pPr>
        <w:jc w:val="both"/>
        <w:rPr>
          <w:rFonts w:cs="Arial"/>
          <w:sz w:val="18"/>
          <w:szCs w:val="18"/>
        </w:rPr>
      </w:pPr>
    </w:p>
    <w:p w14:paraId="5D7C5C07" w14:textId="77777777" w:rsidR="0067197E" w:rsidRDefault="0067197E" w:rsidP="00C76C37">
      <w:pPr>
        <w:jc w:val="both"/>
        <w:rPr>
          <w:rFonts w:cs="Arial"/>
          <w:sz w:val="18"/>
          <w:szCs w:val="18"/>
        </w:rPr>
      </w:pPr>
    </w:p>
    <w:p w14:paraId="2EB7AF98" w14:textId="77777777" w:rsidR="00C76C37" w:rsidRDefault="00C76C37" w:rsidP="00C76C37">
      <w:pPr>
        <w:jc w:val="both"/>
        <w:rPr>
          <w:rFonts w:cs="Arial"/>
          <w:sz w:val="18"/>
          <w:szCs w:val="18"/>
        </w:rPr>
      </w:pPr>
    </w:p>
    <w:p w14:paraId="462C5649" w14:textId="77777777" w:rsidR="0067197E" w:rsidRDefault="0067197E" w:rsidP="0067197E">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7197E" w:rsidRPr="00DE289E" w14:paraId="7BDA02A1"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2DF71B2B" w14:textId="77777777" w:rsidR="0067197E" w:rsidRPr="00DE289E" w:rsidRDefault="0067197E" w:rsidP="00A4275D">
            <w:pPr>
              <w:jc w:val="both"/>
              <w:rPr>
                <w:b/>
                <w:szCs w:val="24"/>
                <w:lang w:eastAsia="en-US"/>
              </w:rPr>
            </w:pPr>
            <w:r w:rsidRPr="00DE289E">
              <w:rPr>
                <w:rFonts w:cs="Arial"/>
              </w:rPr>
              <w:lastRenderedPageBreak/>
              <w:br w:type="page"/>
            </w:r>
            <w:r w:rsidRPr="00DE289E">
              <w:rPr>
                <w:b/>
              </w:rPr>
              <w:t xml:space="preserve">Obrazec št. </w:t>
            </w:r>
            <w:r>
              <w:rPr>
                <w:b/>
              </w:rPr>
              <w:t>5B</w:t>
            </w:r>
          </w:p>
        </w:tc>
      </w:tr>
    </w:tbl>
    <w:p w14:paraId="75A3DBA9" w14:textId="77777777" w:rsidR="0067197E" w:rsidRPr="00DE289E" w:rsidRDefault="0067197E" w:rsidP="0067197E">
      <w:pPr>
        <w:rPr>
          <w:lang w:eastAsia="en-US"/>
        </w:rPr>
      </w:pPr>
    </w:p>
    <w:p w14:paraId="2A2EE84B" w14:textId="77777777" w:rsidR="0067197E" w:rsidRDefault="0067197E" w:rsidP="0067197E">
      <w:pPr>
        <w:ind w:right="17"/>
        <w:jc w:val="center"/>
        <w:rPr>
          <w:rFonts w:cs="Arial"/>
          <w:b/>
          <w:sz w:val="24"/>
          <w:szCs w:val="24"/>
        </w:rPr>
      </w:pPr>
    </w:p>
    <w:p w14:paraId="64924F80" w14:textId="77777777" w:rsidR="0067197E" w:rsidRDefault="0067197E" w:rsidP="0067197E">
      <w:pPr>
        <w:ind w:right="17"/>
        <w:jc w:val="center"/>
        <w:rPr>
          <w:rFonts w:cs="Arial"/>
          <w:b/>
          <w:sz w:val="24"/>
          <w:szCs w:val="24"/>
        </w:rPr>
      </w:pPr>
    </w:p>
    <w:p w14:paraId="5C00BB90" w14:textId="77777777" w:rsidR="0067197E" w:rsidRPr="00A17FF3" w:rsidRDefault="0067197E" w:rsidP="0067197E">
      <w:pPr>
        <w:ind w:right="17"/>
        <w:jc w:val="center"/>
        <w:rPr>
          <w:rFonts w:cs="Arial"/>
          <w:bCs/>
        </w:rPr>
      </w:pPr>
      <w:r w:rsidRPr="00A17FF3">
        <w:rPr>
          <w:rFonts w:cs="Arial"/>
          <w:b/>
        </w:rPr>
        <w:t xml:space="preserve">IZJAVA GOSPODARSKEGA SUBJEKTA </w:t>
      </w:r>
    </w:p>
    <w:p w14:paraId="232869E4" w14:textId="77777777" w:rsidR="0067197E" w:rsidRPr="00A17FF3" w:rsidRDefault="0067197E" w:rsidP="0067197E">
      <w:pPr>
        <w:jc w:val="both"/>
        <w:rPr>
          <w:rFonts w:cs="Arial"/>
          <w:bCs/>
        </w:rPr>
      </w:pPr>
    </w:p>
    <w:p w14:paraId="60731CDA" w14:textId="77777777" w:rsidR="0067197E" w:rsidRPr="00A17FF3" w:rsidRDefault="0067197E" w:rsidP="0067197E">
      <w:pPr>
        <w:jc w:val="both"/>
        <w:rPr>
          <w:rFonts w:cs="Arial"/>
        </w:rPr>
      </w:pPr>
    </w:p>
    <w:p w14:paraId="3B26CCE9" w14:textId="77777777" w:rsidR="0067197E" w:rsidRPr="00A17FF3" w:rsidRDefault="0067197E" w:rsidP="0067197E">
      <w:pPr>
        <w:pBdr>
          <w:bottom w:val="single" w:sz="12" w:space="1" w:color="auto"/>
        </w:pBdr>
        <w:jc w:val="both"/>
        <w:rPr>
          <w:rFonts w:cs="Arial"/>
        </w:rPr>
      </w:pPr>
      <w:r w:rsidRPr="00A17FF3">
        <w:rPr>
          <w:rFonts w:cs="Arial"/>
        </w:rPr>
        <w:t xml:space="preserve">Gospodarski subjekt: </w:t>
      </w:r>
    </w:p>
    <w:p w14:paraId="5A8FC7D5"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58F21144" w14:textId="77777777" w:rsidR="0067197E" w:rsidRPr="00A17FF3" w:rsidRDefault="0067197E" w:rsidP="0067197E">
      <w:pPr>
        <w:spacing w:after="300"/>
        <w:jc w:val="both"/>
        <w:rPr>
          <w:rFonts w:cs="Arial"/>
        </w:rPr>
      </w:pPr>
      <w:r w:rsidRPr="00A17FF3">
        <w:rPr>
          <w:rFonts w:cs="Arial"/>
        </w:rPr>
        <w:t>(naziv)</w:t>
      </w:r>
    </w:p>
    <w:p w14:paraId="598D4434" w14:textId="77777777" w:rsidR="0067197E" w:rsidRPr="00A17FF3" w:rsidRDefault="0067197E" w:rsidP="0067197E">
      <w:pPr>
        <w:pBdr>
          <w:bottom w:val="single" w:sz="12" w:space="1" w:color="auto"/>
        </w:pBdr>
        <w:jc w:val="both"/>
        <w:rPr>
          <w:rFonts w:cs="Arial"/>
        </w:rPr>
      </w:pPr>
      <w:r w:rsidRPr="00A17FF3">
        <w:rPr>
          <w:rFonts w:cs="Arial"/>
        </w:rPr>
        <w:fldChar w:fldCharType="begin">
          <w:ffData>
            <w:name w:val="Besedilo383"/>
            <w:enabled/>
            <w:calcOnExit w:val="0"/>
            <w:textInput/>
          </w:ffData>
        </w:fldChar>
      </w:r>
      <w:r w:rsidRPr="00A17FF3">
        <w:rPr>
          <w:rFonts w:cs="Arial"/>
        </w:rPr>
        <w:instrText xml:space="preserve"> FORMTEXT </w:instrText>
      </w:r>
      <w:r w:rsidRPr="00A17FF3">
        <w:rPr>
          <w:rFonts w:cs="Arial"/>
        </w:rPr>
      </w:r>
      <w:r w:rsidRPr="00A17FF3">
        <w:rPr>
          <w:rFonts w:cs="Arial"/>
        </w:rPr>
        <w:fldChar w:fldCharType="separate"/>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noProof/>
        </w:rPr>
        <w:t> </w:t>
      </w:r>
      <w:r w:rsidRPr="00A17FF3">
        <w:rPr>
          <w:rFonts w:cs="Arial"/>
        </w:rPr>
        <w:fldChar w:fldCharType="end"/>
      </w:r>
    </w:p>
    <w:p w14:paraId="1B7E6B50" w14:textId="77777777" w:rsidR="0067197E" w:rsidRPr="00A17FF3" w:rsidRDefault="0067197E" w:rsidP="0067197E">
      <w:pPr>
        <w:spacing w:after="300"/>
        <w:jc w:val="both"/>
        <w:rPr>
          <w:rFonts w:cs="Arial"/>
        </w:rPr>
      </w:pPr>
      <w:r w:rsidRPr="00A17FF3">
        <w:rPr>
          <w:rFonts w:cs="Arial"/>
        </w:rPr>
        <w:t>(naslov)</w:t>
      </w:r>
    </w:p>
    <w:p w14:paraId="5BE7AF88" w14:textId="77777777" w:rsidR="0067197E" w:rsidRPr="00A17FF3" w:rsidRDefault="0067197E" w:rsidP="0067197E">
      <w:pPr>
        <w:spacing w:after="120"/>
        <w:jc w:val="both"/>
        <w:rPr>
          <w:rFonts w:cs="Arial"/>
          <w:b/>
          <w:lang w:eastAsia="en-US"/>
        </w:rPr>
      </w:pPr>
    </w:p>
    <w:p w14:paraId="6245DB95" w14:textId="73FFB88A" w:rsidR="0067197E" w:rsidRPr="00A17FF3" w:rsidRDefault="0067197E" w:rsidP="0067197E">
      <w:pPr>
        <w:spacing w:after="120" w:line="276" w:lineRule="auto"/>
        <w:jc w:val="both"/>
        <w:rPr>
          <w:rFonts w:cs="Arial"/>
        </w:rPr>
      </w:pPr>
      <w:r w:rsidRPr="00A17FF3">
        <w:rPr>
          <w:rFonts w:cs="Arial"/>
        </w:rPr>
        <w:t>v zvezi z izvedbo javnega naročila:</w:t>
      </w:r>
      <w:r w:rsidR="00DA4A6F">
        <w:rPr>
          <w:rFonts w:cs="Arial"/>
        </w:rPr>
        <w:t xml:space="preserve"> »</w:t>
      </w:r>
      <w:r w:rsidR="00C52FF5" w:rsidRPr="00CC0465">
        <w:rPr>
          <w:b/>
        </w:rPr>
        <w:t xml:space="preserve">Vzdrževanje, popravila in servisiranje klimatskih, prezračevalnih, hladilnih, energetskih in </w:t>
      </w:r>
      <w:proofErr w:type="spellStart"/>
      <w:r w:rsidR="00C52FF5" w:rsidRPr="00CC0465">
        <w:rPr>
          <w:b/>
        </w:rPr>
        <w:t>split</w:t>
      </w:r>
      <w:proofErr w:type="spellEnd"/>
      <w:r w:rsidR="00C52FF5" w:rsidRPr="00CC0465">
        <w:rPr>
          <w:b/>
        </w:rPr>
        <w:t xml:space="preserve"> sistemov</w:t>
      </w:r>
      <w:r w:rsidR="00DA4A6F">
        <w:rPr>
          <w:rFonts w:cs="Arial"/>
          <w:b/>
        </w:rPr>
        <w:t>«</w:t>
      </w:r>
      <w:r w:rsidRPr="00A17FF3">
        <w:rPr>
          <w:rFonts w:cs="Arial"/>
        </w:rPr>
        <w:t>,</w:t>
      </w:r>
      <w:r w:rsidRPr="00A17FF3">
        <w:rPr>
          <w:rFonts w:cs="Arial"/>
          <w:bCs/>
        </w:rPr>
        <w:t xml:space="preserve"> </w:t>
      </w:r>
      <w:r w:rsidRPr="00A17FF3">
        <w:rPr>
          <w:rFonts w:cs="Arial"/>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05C18A" w14:textId="77777777" w:rsidR="0067197E" w:rsidRPr="00A17FF3" w:rsidRDefault="0067197E" w:rsidP="0084052C">
      <w:pPr>
        <w:numPr>
          <w:ilvl w:val="0"/>
          <w:numId w:val="18"/>
        </w:numPr>
        <w:spacing w:after="120" w:line="276" w:lineRule="auto"/>
        <w:jc w:val="both"/>
        <w:rPr>
          <w:rFonts w:cs="Arial"/>
        </w:rPr>
      </w:pPr>
      <w:r w:rsidRPr="00A17FF3">
        <w:rPr>
          <w:rFonts w:cs="Arial"/>
        </w:rPr>
        <w:t>nismo ruski državljani ali fizična ali pravna oseba, subjekt ali organ s sedežem v Rusiji;</w:t>
      </w:r>
    </w:p>
    <w:p w14:paraId="50DE9FE0" w14:textId="77777777" w:rsidR="0067197E" w:rsidRPr="00A17FF3" w:rsidRDefault="0067197E" w:rsidP="0084052C">
      <w:pPr>
        <w:numPr>
          <w:ilvl w:val="0"/>
          <w:numId w:val="18"/>
        </w:numPr>
        <w:spacing w:after="120" w:line="276" w:lineRule="auto"/>
        <w:jc w:val="both"/>
        <w:rPr>
          <w:rFonts w:cs="Arial"/>
        </w:rPr>
      </w:pPr>
      <w:r w:rsidRPr="00A17FF3">
        <w:rPr>
          <w:rFonts w:cs="Arial"/>
        </w:rPr>
        <w:t>nismo pravna oseba, subjekt ali organ, katerega več kot 50-odstotni delež je v neposredni ali posredni lasti subjekta iz prejšnje alineje, ali</w:t>
      </w:r>
    </w:p>
    <w:p w14:paraId="07A83EED" w14:textId="77777777" w:rsidR="0067197E" w:rsidRPr="00A17FF3" w:rsidRDefault="0067197E" w:rsidP="0084052C">
      <w:pPr>
        <w:numPr>
          <w:ilvl w:val="0"/>
          <w:numId w:val="18"/>
        </w:numPr>
        <w:spacing w:after="120" w:line="276" w:lineRule="auto"/>
        <w:jc w:val="both"/>
        <w:rPr>
          <w:rFonts w:cs="Arial"/>
        </w:rPr>
      </w:pPr>
      <w:r w:rsidRPr="00A17FF3">
        <w:rPr>
          <w:rFonts w:cs="Arial"/>
        </w:rPr>
        <w:t>nismo fizična ali pravna oseba, subjekt ali organ, ki deluje v imenu ali po navodilih subjekta iz prejšnjih dveh alinej,</w:t>
      </w:r>
    </w:p>
    <w:p w14:paraId="5C82C8D0" w14:textId="77777777" w:rsidR="0067197E" w:rsidRPr="00A17FF3" w:rsidRDefault="0067197E" w:rsidP="0084052C">
      <w:pPr>
        <w:numPr>
          <w:ilvl w:val="0"/>
          <w:numId w:val="18"/>
        </w:numPr>
        <w:spacing w:after="120" w:line="276" w:lineRule="auto"/>
        <w:jc w:val="both"/>
        <w:rPr>
          <w:rFonts w:cs="Arial"/>
        </w:rPr>
      </w:pPr>
      <w:r w:rsidRPr="00A17FF3">
        <w:rPr>
          <w:rFonts w:cs="Arial"/>
        </w:rPr>
        <w:t>ne sodelujemo s podizvajalcem, ki izpolnjuje pogoje iz prejšnjih alinej, če predstavljajo več kot 10 % vrednosti predmetnega naročila.</w:t>
      </w:r>
    </w:p>
    <w:p w14:paraId="205EAEAD" w14:textId="77777777" w:rsidR="0067197E" w:rsidRPr="00A17FF3" w:rsidRDefault="0067197E" w:rsidP="0067197E">
      <w:pPr>
        <w:spacing w:after="120" w:line="276" w:lineRule="auto"/>
        <w:jc w:val="both"/>
        <w:rPr>
          <w:rFonts w:cs="Arial"/>
        </w:rPr>
      </w:pPr>
    </w:p>
    <w:p w14:paraId="6B5FF7E4" w14:textId="77777777" w:rsidR="0067197E" w:rsidRPr="00A17FF3" w:rsidRDefault="0067197E" w:rsidP="0067197E">
      <w:pPr>
        <w:jc w:val="both"/>
        <w:rPr>
          <w:rFonts w:cs="Arial"/>
        </w:rPr>
      </w:pPr>
    </w:p>
    <w:p w14:paraId="5BB5C5E3" w14:textId="77777777" w:rsidR="0067197E" w:rsidRPr="00A17FF3" w:rsidRDefault="0067197E" w:rsidP="0067197E">
      <w:pPr>
        <w:jc w:val="both"/>
        <w:rPr>
          <w:rFonts w:cs="Arial"/>
        </w:rPr>
      </w:pPr>
      <w:r w:rsidRPr="00A17FF3">
        <w:rPr>
          <w:rFonts w:cs="Arial"/>
        </w:rPr>
        <w:t xml:space="preserve">Datum: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rPr>
        <w:t xml:space="preserve"> </w:t>
      </w:r>
    </w:p>
    <w:p w14:paraId="67756A35" w14:textId="77777777" w:rsidR="0067197E" w:rsidRPr="00A17FF3" w:rsidRDefault="0067197E" w:rsidP="0067197E">
      <w:pPr>
        <w:jc w:val="both"/>
        <w:rPr>
          <w:rFonts w:cs="Arial"/>
        </w:rPr>
      </w:pPr>
    </w:p>
    <w:p w14:paraId="1E785DCE" w14:textId="77777777" w:rsidR="0067197E" w:rsidRPr="00A17FF3" w:rsidRDefault="0067197E" w:rsidP="0067197E">
      <w:pPr>
        <w:jc w:val="both"/>
        <w:rPr>
          <w:rFonts w:cs="Arial"/>
        </w:rPr>
      </w:pPr>
    </w:p>
    <w:p w14:paraId="0AB3668E" w14:textId="77777777" w:rsidR="0067197E" w:rsidRPr="00A17FF3" w:rsidRDefault="0067197E" w:rsidP="0067197E">
      <w:pPr>
        <w:jc w:val="both"/>
        <w:rPr>
          <w:rFonts w:cs="Arial"/>
        </w:rPr>
      </w:pPr>
    </w:p>
    <w:p w14:paraId="1F720A56" w14:textId="77777777" w:rsidR="0067197E" w:rsidRPr="00A17FF3" w:rsidRDefault="0067197E" w:rsidP="0067197E">
      <w:pPr>
        <w:jc w:val="both"/>
        <w:rPr>
          <w:rFonts w:cs="Arial"/>
        </w:rPr>
      </w:pPr>
      <w:r w:rsidRPr="00A17FF3">
        <w:rPr>
          <w:rFonts w:cs="Arial"/>
        </w:rPr>
        <w:t xml:space="preserve">Podpis: </w:t>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r w:rsidRPr="00A17FF3">
        <w:rPr>
          <w:rFonts w:cs="Arial"/>
          <w:u w:val="single"/>
        </w:rPr>
        <w:fldChar w:fldCharType="begin">
          <w:ffData>
            <w:name w:val="Besedilo40"/>
            <w:enabled/>
            <w:calcOnExit w:val="0"/>
            <w:textInput/>
          </w:ffData>
        </w:fldChar>
      </w:r>
      <w:r w:rsidRPr="00A17FF3">
        <w:rPr>
          <w:rFonts w:cs="Arial"/>
          <w:u w:val="single"/>
        </w:rPr>
        <w:instrText xml:space="preserve"> FORMTEXT </w:instrText>
      </w:r>
      <w:r w:rsidRPr="00A17FF3">
        <w:rPr>
          <w:rFonts w:cs="Arial"/>
          <w:u w:val="single"/>
        </w:rPr>
      </w:r>
      <w:r w:rsidRPr="00A17FF3">
        <w:rPr>
          <w:rFonts w:cs="Arial"/>
          <w:u w:val="single"/>
        </w:rPr>
        <w:fldChar w:fldCharType="separate"/>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eastAsia="MS Mincho" w:cs="Arial"/>
          <w:noProof/>
          <w:u w:val="single"/>
        </w:rPr>
        <w:t> </w:t>
      </w:r>
      <w:r w:rsidRPr="00A17FF3">
        <w:rPr>
          <w:rFonts w:cs="Arial"/>
          <w:u w:val="single"/>
        </w:rPr>
        <w:fldChar w:fldCharType="end"/>
      </w:r>
    </w:p>
    <w:p w14:paraId="75035A48" w14:textId="77777777" w:rsidR="0067197E" w:rsidRPr="00A17FF3" w:rsidRDefault="0067197E" w:rsidP="0067197E">
      <w:pPr>
        <w:jc w:val="both"/>
        <w:rPr>
          <w:rFonts w:cs="Arial"/>
          <w:b/>
        </w:rPr>
      </w:pPr>
    </w:p>
    <w:p w14:paraId="1CAB8295" w14:textId="77777777" w:rsidR="0067197E" w:rsidRPr="00A17FF3" w:rsidRDefault="0067197E" w:rsidP="0067197E">
      <w:pPr>
        <w:jc w:val="both"/>
        <w:rPr>
          <w:rFonts w:cs="Arial"/>
          <w:b/>
        </w:rPr>
      </w:pPr>
    </w:p>
    <w:p w14:paraId="7ABD3C82" w14:textId="77777777" w:rsidR="0067197E" w:rsidRPr="00A17FF3" w:rsidRDefault="0067197E" w:rsidP="0067197E">
      <w:pPr>
        <w:jc w:val="both"/>
        <w:rPr>
          <w:rFonts w:cs="Arial"/>
          <w:b/>
        </w:rPr>
      </w:pPr>
    </w:p>
    <w:p w14:paraId="48C731C6" w14:textId="77777777" w:rsidR="0067197E" w:rsidRDefault="0067197E" w:rsidP="0067197E">
      <w:pPr>
        <w:jc w:val="both"/>
        <w:rPr>
          <w:rFonts w:cs="Arial"/>
          <w:sz w:val="18"/>
          <w:szCs w:val="18"/>
        </w:rPr>
      </w:pPr>
    </w:p>
    <w:p w14:paraId="57D825E5" w14:textId="77777777" w:rsidR="00C76C37" w:rsidRDefault="00C76C37" w:rsidP="00C76C37">
      <w:pPr>
        <w:jc w:val="both"/>
        <w:rPr>
          <w:rFonts w:cs="Arial"/>
          <w:sz w:val="18"/>
          <w:szCs w:val="18"/>
        </w:rPr>
      </w:pPr>
    </w:p>
    <w:p w14:paraId="1A32AD91" w14:textId="77777777" w:rsidR="00C76C37" w:rsidRDefault="00C76C37" w:rsidP="00C76C37">
      <w:pPr>
        <w:jc w:val="both"/>
        <w:rPr>
          <w:rFonts w:cs="Arial"/>
          <w:sz w:val="18"/>
          <w:szCs w:val="18"/>
        </w:rPr>
      </w:pPr>
    </w:p>
    <w:p w14:paraId="25395251" w14:textId="77777777" w:rsidR="00C76C37" w:rsidRDefault="00C76C37" w:rsidP="00C76C37">
      <w:pPr>
        <w:jc w:val="both"/>
        <w:rPr>
          <w:rFonts w:cs="Arial"/>
          <w:sz w:val="18"/>
          <w:szCs w:val="18"/>
        </w:rPr>
      </w:pPr>
    </w:p>
    <w:p w14:paraId="2317C193" w14:textId="77777777" w:rsidR="00C76C37" w:rsidRDefault="00C76C37" w:rsidP="00C76C37">
      <w:pPr>
        <w:jc w:val="both"/>
        <w:rPr>
          <w:rFonts w:cs="Arial"/>
          <w:sz w:val="18"/>
          <w:szCs w:val="18"/>
        </w:rPr>
      </w:pPr>
    </w:p>
    <w:p w14:paraId="6169D734" w14:textId="77777777" w:rsidR="00C76C37" w:rsidRDefault="00C76C37" w:rsidP="00C76C37">
      <w:pPr>
        <w:jc w:val="both"/>
        <w:rPr>
          <w:rFonts w:cs="Arial"/>
          <w:sz w:val="18"/>
          <w:szCs w:val="18"/>
        </w:rPr>
      </w:pPr>
    </w:p>
    <w:p w14:paraId="3471C593" w14:textId="77777777" w:rsidR="00C76C37" w:rsidRDefault="00C76C37" w:rsidP="00C76C37">
      <w:pPr>
        <w:jc w:val="both"/>
        <w:rPr>
          <w:rFonts w:cs="Arial"/>
          <w:sz w:val="18"/>
          <w:szCs w:val="18"/>
        </w:rPr>
      </w:pPr>
    </w:p>
    <w:p w14:paraId="0BB57086" w14:textId="77777777" w:rsidR="00C76C37" w:rsidRDefault="00C76C37" w:rsidP="00C76C37">
      <w:pPr>
        <w:jc w:val="both"/>
        <w:rPr>
          <w:rFonts w:cs="Arial"/>
          <w:sz w:val="18"/>
          <w:szCs w:val="18"/>
        </w:rPr>
      </w:pPr>
    </w:p>
    <w:p w14:paraId="4AAA692B" w14:textId="77777777" w:rsidR="00C76C37" w:rsidRDefault="00C76C37" w:rsidP="00C76C37">
      <w:pPr>
        <w:jc w:val="both"/>
        <w:rPr>
          <w:rFonts w:cs="Arial"/>
          <w:sz w:val="18"/>
          <w:szCs w:val="18"/>
        </w:rPr>
      </w:pPr>
    </w:p>
    <w:p w14:paraId="06918212" w14:textId="14685533" w:rsidR="00C76C37" w:rsidRDefault="00C76C37" w:rsidP="00C76C37">
      <w:pPr>
        <w:jc w:val="both"/>
        <w:rPr>
          <w:rFonts w:cs="Arial"/>
          <w:sz w:val="18"/>
          <w:szCs w:val="18"/>
        </w:rPr>
      </w:pPr>
    </w:p>
    <w:p w14:paraId="019933B0" w14:textId="6D609637" w:rsidR="0082423E" w:rsidRDefault="0082423E" w:rsidP="00C76C37">
      <w:pPr>
        <w:jc w:val="both"/>
        <w:rPr>
          <w:rFonts w:cs="Arial"/>
          <w:sz w:val="18"/>
          <w:szCs w:val="18"/>
        </w:rPr>
      </w:pPr>
    </w:p>
    <w:p w14:paraId="2D6FAD6D" w14:textId="305CEDC3" w:rsidR="0082423E" w:rsidRDefault="0082423E" w:rsidP="00C76C37">
      <w:pPr>
        <w:jc w:val="both"/>
        <w:rPr>
          <w:rFonts w:cs="Arial"/>
          <w:sz w:val="18"/>
          <w:szCs w:val="18"/>
        </w:rPr>
      </w:pPr>
    </w:p>
    <w:p w14:paraId="781A3065" w14:textId="1FBF9BBD" w:rsidR="0082423E" w:rsidRDefault="0082423E" w:rsidP="00C76C37">
      <w:pPr>
        <w:jc w:val="both"/>
        <w:rPr>
          <w:rFonts w:cs="Arial"/>
          <w:sz w:val="18"/>
          <w:szCs w:val="18"/>
        </w:rPr>
      </w:pPr>
    </w:p>
    <w:p w14:paraId="14C65DAE" w14:textId="1904A2A5" w:rsidR="0082423E" w:rsidRDefault="0082423E" w:rsidP="00C76C37">
      <w:pPr>
        <w:jc w:val="both"/>
        <w:rPr>
          <w:rFonts w:cs="Arial"/>
          <w:sz w:val="18"/>
          <w:szCs w:val="18"/>
        </w:rPr>
      </w:pPr>
    </w:p>
    <w:p w14:paraId="61E063E3" w14:textId="7864F465" w:rsidR="0082423E" w:rsidRDefault="0082423E" w:rsidP="00C76C37">
      <w:pPr>
        <w:jc w:val="both"/>
        <w:rPr>
          <w:rFonts w:cs="Arial"/>
          <w:sz w:val="18"/>
          <w:szCs w:val="18"/>
        </w:rPr>
      </w:pPr>
    </w:p>
    <w:p w14:paraId="09717C98" w14:textId="61C59454" w:rsidR="0082423E" w:rsidRDefault="0082423E" w:rsidP="00C76C37">
      <w:pPr>
        <w:jc w:val="both"/>
        <w:rPr>
          <w:rFonts w:cs="Arial"/>
          <w:sz w:val="18"/>
          <w:szCs w:val="18"/>
        </w:rPr>
      </w:pPr>
    </w:p>
    <w:p w14:paraId="73D854CC" w14:textId="77777777" w:rsidR="0082423E" w:rsidRDefault="0082423E" w:rsidP="00C76C37">
      <w:pPr>
        <w:jc w:val="both"/>
        <w:rPr>
          <w:rFonts w:cs="Arial"/>
          <w:sz w:val="18"/>
          <w:szCs w:val="18"/>
        </w:rPr>
      </w:pPr>
    </w:p>
    <w:p w14:paraId="1737B226" w14:textId="77777777" w:rsidR="00C76C37" w:rsidRDefault="00C76C37" w:rsidP="00C76C37">
      <w:pPr>
        <w:jc w:val="both"/>
        <w:rPr>
          <w:rFonts w:cs="Arial"/>
          <w:sz w:val="18"/>
          <w:szCs w:val="18"/>
        </w:rPr>
      </w:pPr>
    </w:p>
    <w:p w14:paraId="4EBA2BD4" w14:textId="77777777" w:rsidR="00C76C37" w:rsidRDefault="00C76C37" w:rsidP="00C76C37">
      <w:pPr>
        <w:jc w:val="both"/>
        <w:rPr>
          <w:rFonts w:cs="Arial"/>
          <w:sz w:val="18"/>
          <w:szCs w:val="18"/>
        </w:rPr>
      </w:pPr>
    </w:p>
    <w:p w14:paraId="57303D8E" w14:textId="77777777" w:rsidR="00C76C37" w:rsidRDefault="00C76C37" w:rsidP="00C76C37">
      <w:pPr>
        <w:jc w:val="both"/>
        <w:rPr>
          <w:rFonts w:cs="Arial"/>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1CAB2543"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70B64CBF" w14:textId="77777777" w:rsidR="00C76C37" w:rsidRPr="00DE289E" w:rsidRDefault="00C76C37" w:rsidP="00A4275D">
            <w:pPr>
              <w:jc w:val="both"/>
              <w:rPr>
                <w:b/>
                <w:szCs w:val="24"/>
                <w:lang w:eastAsia="en-US"/>
              </w:rPr>
            </w:pPr>
            <w:r w:rsidRPr="00DE289E">
              <w:rPr>
                <w:rFonts w:cs="Arial"/>
              </w:rPr>
              <w:br w:type="page"/>
            </w:r>
            <w:r w:rsidRPr="00DE289E">
              <w:rPr>
                <w:b/>
              </w:rPr>
              <w:t xml:space="preserve">Obrazec št. </w:t>
            </w:r>
            <w:r>
              <w:rPr>
                <w:b/>
              </w:rPr>
              <w:t>6</w:t>
            </w:r>
          </w:p>
        </w:tc>
      </w:tr>
    </w:tbl>
    <w:p w14:paraId="6CC14824" w14:textId="77777777" w:rsidR="00C76C37" w:rsidRPr="00DE289E" w:rsidRDefault="00C76C37" w:rsidP="00C76C37">
      <w:pPr>
        <w:rPr>
          <w:lang w:eastAsia="en-US"/>
        </w:rPr>
      </w:pPr>
    </w:p>
    <w:p w14:paraId="4DF96DE3" w14:textId="77777777" w:rsidR="00C76C37" w:rsidRPr="00DE289E" w:rsidRDefault="00C76C37" w:rsidP="00C76C37">
      <w:pPr>
        <w:rPr>
          <w:b/>
          <w:sz w:val="24"/>
          <w:szCs w:val="24"/>
        </w:rPr>
      </w:pPr>
    </w:p>
    <w:p w14:paraId="74F96B03" w14:textId="77777777" w:rsidR="00C76C37" w:rsidRPr="00DE289E" w:rsidRDefault="00C76C37" w:rsidP="00C76C37">
      <w:pPr>
        <w:jc w:val="center"/>
        <w:rPr>
          <w:b/>
          <w:sz w:val="24"/>
          <w:szCs w:val="24"/>
        </w:rPr>
      </w:pPr>
      <w:r>
        <w:rPr>
          <w:b/>
          <w:sz w:val="24"/>
          <w:szCs w:val="24"/>
        </w:rPr>
        <w:t xml:space="preserve">ESPD - </w:t>
      </w:r>
      <w:r w:rsidRPr="00DE289E">
        <w:rPr>
          <w:b/>
          <w:sz w:val="24"/>
          <w:szCs w:val="24"/>
        </w:rPr>
        <w:t>IZJAVE O SPREJEMU IN IZPOLNJEVANJU POGOJEV</w:t>
      </w:r>
    </w:p>
    <w:p w14:paraId="1F8B5238" w14:textId="77777777" w:rsidR="00C76C37" w:rsidRPr="00DE289E" w:rsidRDefault="00C76C37" w:rsidP="00C76C37"/>
    <w:p w14:paraId="3EDDF933" w14:textId="77777777" w:rsidR="00C76C37" w:rsidRPr="00DE289E" w:rsidRDefault="00C76C37" w:rsidP="00C76C37"/>
    <w:p w14:paraId="64ADDE9C" w14:textId="77777777" w:rsidR="00C76C37" w:rsidRPr="0087614B" w:rsidRDefault="00C76C37" w:rsidP="00C76C37">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41F2A4" w14:textId="77777777" w:rsidR="00C76C37" w:rsidRPr="0087614B" w:rsidRDefault="00C76C37" w:rsidP="00C76C37">
      <w:pPr>
        <w:jc w:val="both"/>
        <w:rPr>
          <w:rFonts w:cs="Arial"/>
        </w:rPr>
      </w:pPr>
    </w:p>
    <w:p w14:paraId="660673F6" w14:textId="77777777" w:rsidR="00C76C37" w:rsidRPr="0087614B" w:rsidRDefault="00C76C37" w:rsidP="00C76C37">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09BA446" w14:textId="77777777" w:rsidR="00C76C37" w:rsidRPr="0087614B" w:rsidRDefault="00C76C37" w:rsidP="00C76C37">
      <w:pPr>
        <w:jc w:val="both"/>
        <w:rPr>
          <w:rFonts w:cs="Arial"/>
        </w:rPr>
      </w:pPr>
    </w:p>
    <w:p w14:paraId="0DF9C73B" w14:textId="77777777" w:rsidR="00C76C37" w:rsidRPr="0087614B" w:rsidRDefault="00C76C37" w:rsidP="00C76C37">
      <w:pPr>
        <w:jc w:val="both"/>
        <w:rPr>
          <w:rFonts w:cs="Arial"/>
        </w:rPr>
      </w:pPr>
      <w:r w:rsidRPr="0087614B">
        <w:rPr>
          <w:rFonts w:cs="Arial"/>
        </w:rPr>
        <w:t xml:space="preserve">Za ostale sodelujoče ponudnik v razdelek »Sodelujoči«, del »ESPD – ostali sodelujoči« priloži </w:t>
      </w:r>
      <w:r w:rsidRPr="00233C96">
        <w:rPr>
          <w:rFonts w:cs="Arial"/>
        </w:rPr>
        <w:t xml:space="preserve">lastnoročno </w:t>
      </w:r>
      <w:r w:rsidRPr="0087614B">
        <w:rPr>
          <w:rFonts w:cs="Arial"/>
        </w:rPr>
        <w:t xml:space="preserve">podpisane ESPD v pdf. obliki, ali v elektronski obliki podpisan xml. </w:t>
      </w:r>
    </w:p>
    <w:p w14:paraId="425CE5F2" w14:textId="77777777" w:rsidR="00C76C37" w:rsidRPr="0087614B" w:rsidRDefault="00C76C37" w:rsidP="00C76C37">
      <w:pPr>
        <w:jc w:val="both"/>
        <w:rPr>
          <w:rFonts w:cs="Arial"/>
        </w:rPr>
      </w:pPr>
    </w:p>
    <w:p w14:paraId="00EE41A5" w14:textId="77777777" w:rsidR="00C76C37" w:rsidRPr="00D26E13" w:rsidRDefault="00C76C37" w:rsidP="00C76C37">
      <w:pPr>
        <w:jc w:val="both"/>
        <w:rPr>
          <w:rFonts w:cs="Arial"/>
          <w:u w:val="single"/>
        </w:rPr>
      </w:pPr>
      <w:r w:rsidRPr="00D26E13">
        <w:rPr>
          <w:rFonts w:cs="Arial"/>
          <w:u w:val="single"/>
        </w:rPr>
        <w:t>Ponudnik mora  v obrazcu izpolniti vsa zahtevana polja.</w:t>
      </w:r>
    </w:p>
    <w:p w14:paraId="4F590A6B" w14:textId="77777777" w:rsidR="00C76C37" w:rsidRPr="0087614B" w:rsidRDefault="00C76C37" w:rsidP="00C76C37">
      <w:pPr>
        <w:jc w:val="both"/>
        <w:rPr>
          <w:rFonts w:cs="Arial"/>
        </w:rPr>
      </w:pPr>
    </w:p>
    <w:p w14:paraId="25F17C8C" w14:textId="77777777" w:rsidR="00C76C37" w:rsidRDefault="00C76C37" w:rsidP="00C76C37">
      <w:pPr>
        <w:jc w:val="both"/>
        <w:rPr>
          <w:rFonts w:cs="Arial"/>
        </w:rPr>
      </w:pPr>
    </w:p>
    <w:p w14:paraId="3C43C55A" w14:textId="77777777" w:rsidR="00C76C37" w:rsidRDefault="00C76C37" w:rsidP="00C76C37">
      <w:pPr>
        <w:jc w:val="both"/>
        <w:rPr>
          <w:rFonts w:cs="Arial"/>
        </w:rPr>
      </w:pPr>
    </w:p>
    <w:p w14:paraId="0EF6D3E8" w14:textId="77777777" w:rsidR="00C76C37" w:rsidRDefault="00C76C37" w:rsidP="00C76C37">
      <w:pPr>
        <w:jc w:val="both"/>
        <w:rPr>
          <w:rFonts w:cs="Arial"/>
        </w:rPr>
      </w:pPr>
    </w:p>
    <w:p w14:paraId="2E2C2653" w14:textId="77777777" w:rsidR="00C76C37" w:rsidRDefault="00C76C37" w:rsidP="00C76C37">
      <w:pPr>
        <w:jc w:val="both"/>
        <w:rPr>
          <w:rFonts w:cs="Arial"/>
        </w:rPr>
      </w:pPr>
    </w:p>
    <w:p w14:paraId="6EC71D15" w14:textId="77777777" w:rsidR="00C76C37" w:rsidRDefault="00C76C37" w:rsidP="00C76C37">
      <w:pPr>
        <w:jc w:val="both"/>
        <w:rPr>
          <w:rFonts w:cs="Arial"/>
        </w:rPr>
      </w:pPr>
    </w:p>
    <w:p w14:paraId="67B3B426" w14:textId="77777777" w:rsidR="00C76C37" w:rsidRDefault="00C76C37" w:rsidP="00C76C37">
      <w:pPr>
        <w:jc w:val="both"/>
        <w:rPr>
          <w:rFonts w:cs="Arial"/>
        </w:rPr>
      </w:pPr>
    </w:p>
    <w:p w14:paraId="74130A04" w14:textId="77777777" w:rsidR="00C76C37" w:rsidRDefault="00C76C37" w:rsidP="00C76C37">
      <w:pPr>
        <w:jc w:val="both"/>
        <w:rPr>
          <w:rFonts w:cs="Arial"/>
        </w:rPr>
      </w:pPr>
    </w:p>
    <w:p w14:paraId="19743118" w14:textId="77777777" w:rsidR="00C76C37" w:rsidRDefault="00C76C37" w:rsidP="00C76C37">
      <w:pPr>
        <w:jc w:val="both"/>
        <w:rPr>
          <w:rFonts w:cs="Arial"/>
        </w:rPr>
      </w:pPr>
    </w:p>
    <w:p w14:paraId="198C2017" w14:textId="77777777" w:rsidR="00C76C37" w:rsidRDefault="00C76C37" w:rsidP="00C76C37">
      <w:pPr>
        <w:jc w:val="both"/>
        <w:rPr>
          <w:rFonts w:cs="Arial"/>
        </w:rPr>
      </w:pPr>
    </w:p>
    <w:p w14:paraId="2FB7D8F0" w14:textId="77777777" w:rsidR="00C76C37" w:rsidRDefault="00C76C37" w:rsidP="00C76C37">
      <w:pPr>
        <w:jc w:val="both"/>
        <w:rPr>
          <w:rFonts w:cs="Arial"/>
        </w:rPr>
      </w:pPr>
    </w:p>
    <w:p w14:paraId="3B0A4D13" w14:textId="77777777" w:rsidR="00C76C37" w:rsidRDefault="00C76C37" w:rsidP="00C76C37">
      <w:pPr>
        <w:jc w:val="both"/>
        <w:rPr>
          <w:rFonts w:cs="Arial"/>
        </w:rPr>
      </w:pPr>
    </w:p>
    <w:p w14:paraId="153B9C3C" w14:textId="77777777" w:rsidR="00C76C37" w:rsidRDefault="00C76C37" w:rsidP="00C76C37">
      <w:pPr>
        <w:jc w:val="both"/>
        <w:rPr>
          <w:rFonts w:cs="Arial"/>
        </w:rPr>
      </w:pPr>
    </w:p>
    <w:p w14:paraId="2AE56478" w14:textId="77777777" w:rsidR="00C76C37" w:rsidRDefault="00C76C37" w:rsidP="00C76C37">
      <w:pPr>
        <w:jc w:val="both"/>
        <w:rPr>
          <w:rFonts w:cs="Arial"/>
        </w:rPr>
      </w:pPr>
    </w:p>
    <w:p w14:paraId="3D4C0BB0" w14:textId="77777777" w:rsidR="00C76C37" w:rsidRDefault="00C76C37" w:rsidP="00C76C37">
      <w:pPr>
        <w:jc w:val="both"/>
        <w:rPr>
          <w:rFonts w:cs="Arial"/>
        </w:rPr>
      </w:pPr>
    </w:p>
    <w:p w14:paraId="29692C57" w14:textId="77777777" w:rsidR="00C76C37" w:rsidRDefault="00C76C37" w:rsidP="00C76C37">
      <w:pPr>
        <w:jc w:val="both"/>
        <w:rPr>
          <w:rFonts w:cs="Arial"/>
        </w:rPr>
      </w:pPr>
    </w:p>
    <w:p w14:paraId="42D6D16F" w14:textId="77777777" w:rsidR="00C76C37" w:rsidRDefault="00C76C37" w:rsidP="00C76C37">
      <w:pPr>
        <w:jc w:val="both"/>
        <w:rPr>
          <w:rFonts w:cs="Arial"/>
        </w:rPr>
      </w:pPr>
    </w:p>
    <w:p w14:paraId="462D6245" w14:textId="77777777" w:rsidR="00C76C37" w:rsidRDefault="00C76C37" w:rsidP="00C76C37">
      <w:pPr>
        <w:jc w:val="both"/>
        <w:rPr>
          <w:rFonts w:cs="Arial"/>
        </w:rPr>
      </w:pPr>
    </w:p>
    <w:p w14:paraId="561FCDD4" w14:textId="77777777" w:rsidR="00C76C37" w:rsidRDefault="00C76C37" w:rsidP="00C76C37">
      <w:pPr>
        <w:jc w:val="both"/>
        <w:rPr>
          <w:rFonts w:cs="Arial"/>
        </w:rPr>
      </w:pPr>
    </w:p>
    <w:p w14:paraId="1D2812E9" w14:textId="77777777" w:rsidR="00C76C37" w:rsidRDefault="00C76C37" w:rsidP="00C76C37">
      <w:pPr>
        <w:jc w:val="both"/>
        <w:rPr>
          <w:rFonts w:cs="Arial"/>
        </w:rPr>
      </w:pPr>
    </w:p>
    <w:p w14:paraId="256A46C5" w14:textId="77777777" w:rsidR="00C76C37" w:rsidRDefault="00C76C37" w:rsidP="00C76C37">
      <w:pPr>
        <w:jc w:val="both"/>
        <w:rPr>
          <w:rFonts w:cs="Arial"/>
        </w:rPr>
      </w:pPr>
    </w:p>
    <w:p w14:paraId="7929AA09" w14:textId="77777777" w:rsidR="00C76C37" w:rsidRDefault="00C76C37" w:rsidP="00C76C37">
      <w:pPr>
        <w:jc w:val="both"/>
        <w:rPr>
          <w:rFonts w:cs="Arial"/>
        </w:rPr>
      </w:pPr>
    </w:p>
    <w:p w14:paraId="4E6D1D7F" w14:textId="77777777" w:rsidR="00C76C37" w:rsidRDefault="00C76C37" w:rsidP="00C76C37">
      <w:pPr>
        <w:jc w:val="both"/>
        <w:rPr>
          <w:rFonts w:cs="Arial"/>
        </w:rPr>
      </w:pPr>
    </w:p>
    <w:p w14:paraId="4B115F49" w14:textId="77777777" w:rsidR="00C76C37" w:rsidRDefault="00C76C37" w:rsidP="00C76C37">
      <w:pPr>
        <w:jc w:val="both"/>
        <w:rPr>
          <w:rFonts w:cs="Arial"/>
        </w:rPr>
      </w:pPr>
    </w:p>
    <w:p w14:paraId="74815EAA" w14:textId="77777777" w:rsidR="00C76C37" w:rsidRDefault="00C76C37" w:rsidP="00C76C37">
      <w:pPr>
        <w:jc w:val="both"/>
        <w:rPr>
          <w:rFonts w:cs="Arial"/>
        </w:rPr>
      </w:pPr>
    </w:p>
    <w:p w14:paraId="22199639" w14:textId="77777777" w:rsidR="00C76C37" w:rsidRDefault="00C76C37" w:rsidP="00C76C37">
      <w:pPr>
        <w:jc w:val="both"/>
        <w:rPr>
          <w:rFonts w:cs="Arial"/>
        </w:rPr>
      </w:pPr>
    </w:p>
    <w:p w14:paraId="4AA4C2ED" w14:textId="77777777" w:rsidR="00C76C37" w:rsidRDefault="00C76C37" w:rsidP="00C76C37">
      <w:pPr>
        <w:jc w:val="both"/>
        <w:rPr>
          <w:rFonts w:cs="Arial"/>
        </w:rPr>
      </w:pPr>
    </w:p>
    <w:p w14:paraId="2DD6DD1C" w14:textId="77777777" w:rsidR="00C76C37" w:rsidRDefault="00C76C37" w:rsidP="00C76C37">
      <w:pPr>
        <w:jc w:val="both"/>
        <w:rPr>
          <w:rFonts w:cs="Arial"/>
        </w:rPr>
      </w:pPr>
    </w:p>
    <w:p w14:paraId="26ED3AF0" w14:textId="77777777" w:rsidR="00C76C37" w:rsidRDefault="00C76C37" w:rsidP="00C76C37">
      <w:pPr>
        <w:jc w:val="both"/>
        <w:rPr>
          <w:rFonts w:cs="Arial"/>
        </w:rPr>
      </w:pPr>
    </w:p>
    <w:p w14:paraId="75FAD2C4" w14:textId="77777777" w:rsidR="00C76C37" w:rsidRDefault="00C76C37" w:rsidP="00C76C37">
      <w:pPr>
        <w:jc w:val="both"/>
        <w:rPr>
          <w:rFonts w:cs="Arial"/>
        </w:rPr>
      </w:pPr>
    </w:p>
    <w:p w14:paraId="32749148" w14:textId="77777777" w:rsidR="00C76C37" w:rsidRDefault="00C76C37" w:rsidP="00C76C37">
      <w:pPr>
        <w:jc w:val="both"/>
        <w:rPr>
          <w:rFonts w:cs="Arial"/>
        </w:rPr>
      </w:pPr>
    </w:p>
    <w:p w14:paraId="3CF6362C" w14:textId="77777777" w:rsidR="00C76C37" w:rsidRDefault="00C76C37" w:rsidP="00C76C37">
      <w:pPr>
        <w:jc w:val="both"/>
        <w:rPr>
          <w:rFonts w:cs="Arial"/>
        </w:rPr>
      </w:pPr>
    </w:p>
    <w:p w14:paraId="4C89069B" w14:textId="77777777" w:rsidR="00C76C37" w:rsidRDefault="00C76C37" w:rsidP="00C76C37">
      <w:pPr>
        <w:jc w:val="both"/>
        <w:rPr>
          <w:rFonts w:cs="Arial"/>
        </w:rPr>
      </w:pPr>
    </w:p>
    <w:p w14:paraId="3FCF533B" w14:textId="77777777" w:rsidR="00C76C37" w:rsidRDefault="00C76C37" w:rsidP="00C76C37">
      <w:pPr>
        <w:jc w:val="both"/>
        <w:rPr>
          <w:rFonts w:cs="Arial"/>
        </w:rPr>
      </w:pPr>
    </w:p>
    <w:p w14:paraId="09B68CB7" w14:textId="77777777" w:rsidR="00C76C37" w:rsidRDefault="00C76C37" w:rsidP="00C76C37">
      <w:pPr>
        <w:jc w:val="both"/>
        <w:rPr>
          <w:rFonts w:cs="Arial"/>
        </w:rPr>
      </w:pPr>
    </w:p>
    <w:p w14:paraId="3B40EF85" w14:textId="77777777" w:rsidR="00C76C37" w:rsidRDefault="00C76C37" w:rsidP="00C76C37">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76C37" w:rsidRPr="00583B52" w14:paraId="19009764" w14:textId="77777777" w:rsidTr="00A4275D">
        <w:tc>
          <w:tcPr>
            <w:tcW w:w="1559" w:type="dxa"/>
            <w:tcBorders>
              <w:top w:val="single" w:sz="4" w:space="0" w:color="000000"/>
              <w:left w:val="single" w:sz="4" w:space="0" w:color="000000"/>
              <w:bottom w:val="single" w:sz="4" w:space="0" w:color="000000"/>
              <w:right w:val="single" w:sz="4" w:space="0" w:color="000000"/>
            </w:tcBorders>
            <w:vAlign w:val="center"/>
            <w:hideMark/>
          </w:tcPr>
          <w:p w14:paraId="45318D25" w14:textId="0024FBAC" w:rsidR="00C76C37" w:rsidRPr="00583B52" w:rsidRDefault="00C76C37" w:rsidP="00A4275D">
            <w:pPr>
              <w:jc w:val="both"/>
              <w:rPr>
                <w:b/>
                <w:szCs w:val="24"/>
                <w:lang w:eastAsia="en-US"/>
              </w:rPr>
            </w:pPr>
            <w:r w:rsidRPr="00583B52">
              <w:rPr>
                <w:b/>
              </w:rPr>
              <w:lastRenderedPageBreak/>
              <w:t xml:space="preserve">Obrazec št. </w:t>
            </w:r>
            <w:r w:rsidR="00FA525E">
              <w:rPr>
                <w:b/>
              </w:rPr>
              <w:t>7</w:t>
            </w:r>
          </w:p>
        </w:tc>
      </w:tr>
    </w:tbl>
    <w:p w14:paraId="4A95ED77" w14:textId="77777777" w:rsidR="00C76C37" w:rsidRPr="00DE289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74C3C059" w14:textId="77777777" w:rsidR="00C76C37" w:rsidRPr="005E1D4E" w:rsidRDefault="00C76C37" w:rsidP="00C76C37">
      <w:pPr>
        <w:jc w:val="center"/>
        <w:rPr>
          <w:b/>
          <w:sz w:val="24"/>
          <w:szCs w:val="24"/>
        </w:rPr>
      </w:pPr>
      <w:r w:rsidRPr="005E1D4E">
        <w:rPr>
          <w:b/>
          <w:sz w:val="24"/>
          <w:szCs w:val="24"/>
        </w:rPr>
        <w:t>VZOREC FINANČNEGA ZAVAROVANJA ZA DOBRO IZVEDBO POGODBENIH OBVEZNOSTI PO EPGP-758</w:t>
      </w:r>
      <w:r>
        <w:rPr>
          <w:b/>
          <w:sz w:val="24"/>
          <w:szCs w:val="24"/>
        </w:rPr>
        <w:t xml:space="preserve"> </w:t>
      </w:r>
    </w:p>
    <w:p w14:paraId="14B71989" w14:textId="77777777" w:rsidR="00C76C37" w:rsidRPr="005E1D4E" w:rsidRDefault="00C76C37" w:rsidP="00C76C37">
      <w:pPr>
        <w:rPr>
          <w:b/>
          <w:sz w:val="24"/>
          <w:szCs w:val="24"/>
        </w:rPr>
      </w:pPr>
    </w:p>
    <w:p w14:paraId="4F5B525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r w:rsidRPr="005E1D4E">
        <w:rPr>
          <w:rFonts w:cs="Arial"/>
          <w:i/>
          <w:sz w:val="18"/>
          <w:szCs w:val="18"/>
          <w:lang w:eastAsia="en-US"/>
        </w:rPr>
        <w:t>Glava s podatki o garantu (zavarovalnici/banki) ali SWIFT ključ</w:t>
      </w:r>
    </w:p>
    <w:p w14:paraId="7D72CE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8"/>
          <w:szCs w:val="18"/>
          <w:lang w:eastAsia="en-US"/>
        </w:rPr>
      </w:pPr>
    </w:p>
    <w:p w14:paraId="3879A64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sz w:val="18"/>
          <w:szCs w:val="18"/>
          <w:lang w:eastAsia="en-US"/>
        </w:rPr>
        <w:t xml:space="preserve">Za: </w:t>
      </w:r>
      <w:bookmarkStart w:id="11" w:name="__Fieldmark__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1"/>
      <w:r w:rsidRPr="005E1D4E">
        <w:rPr>
          <w:rFonts w:cs="Arial"/>
          <w:sz w:val="18"/>
          <w:szCs w:val="18"/>
          <w:lang w:eastAsia="en-US"/>
        </w:rPr>
        <w:t xml:space="preserve"> </w:t>
      </w:r>
      <w:r w:rsidRPr="005E1D4E">
        <w:rPr>
          <w:rFonts w:cs="Arial"/>
          <w:i/>
          <w:sz w:val="18"/>
          <w:szCs w:val="18"/>
          <w:lang w:eastAsia="en-US"/>
        </w:rPr>
        <w:t>(vpiše se upravičenca tj. naročnika javnega naročila)</w:t>
      </w:r>
    </w:p>
    <w:p w14:paraId="2DECCA9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sz w:val="18"/>
          <w:szCs w:val="18"/>
          <w:lang w:eastAsia="en-US"/>
        </w:rPr>
        <w:t xml:space="preserve">Datum: </w:t>
      </w:r>
      <w:bookmarkStart w:id="12" w:name="__Fieldmark__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2"/>
      <w:r w:rsidRPr="005E1D4E">
        <w:rPr>
          <w:rFonts w:cs="Arial"/>
          <w:sz w:val="18"/>
          <w:szCs w:val="18"/>
          <w:lang w:eastAsia="en-US"/>
        </w:rPr>
        <w:t xml:space="preserve"> </w:t>
      </w:r>
      <w:r w:rsidRPr="005E1D4E">
        <w:rPr>
          <w:rFonts w:cs="Arial"/>
          <w:i/>
          <w:sz w:val="18"/>
          <w:szCs w:val="18"/>
          <w:lang w:eastAsia="en-US"/>
        </w:rPr>
        <w:t>(vpiše se datum izdaje)</w:t>
      </w:r>
    </w:p>
    <w:p w14:paraId="702499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471B3E9A"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VRSTA ZAVAROVANJA:</w:t>
      </w:r>
      <w:r w:rsidRPr="005E1D4E">
        <w:rPr>
          <w:rFonts w:cs="Arial"/>
          <w:sz w:val="18"/>
          <w:szCs w:val="18"/>
          <w:lang w:eastAsia="en-US"/>
        </w:rPr>
        <w:t xml:space="preserve"> </w:t>
      </w:r>
      <w:bookmarkStart w:id="13" w:name="__Fieldmark__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3"/>
      <w:r w:rsidRPr="005E1D4E">
        <w:rPr>
          <w:rFonts w:cs="Arial"/>
          <w:i/>
          <w:sz w:val="18"/>
          <w:szCs w:val="18"/>
          <w:lang w:eastAsia="en-US"/>
        </w:rPr>
        <w:t xml:space="preserve"> (vpiše se vrsta zavarovanja: kavcijsko zavarovanje/bančna garancija)</w:t>
      </w:r>
    </w:p>
    <w:p w14:paraId="7B3D62F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7D0BD4A8"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ŠTEVILKA: </w:t>
      </w:r>
      <w:bookmarkStart w:id="14" w:name="__Fieldmark__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4"/>
      <w:r w:rsidRPr="005E1D4E">
        <w:rPr>
          <w:rFonts w:cs="Arial"/>
          <w:i/>
          <w:sz w:val="18"/>
          <w:szCs w:val="18"/>
          <w:lang w:eastAsia="en-US"/>
        </w:rPr>
        <w:t>(vpiše se številka zavarovanja)</w:t>
      </w:r>
    </w:p>
    <w:p w14:paraId="49EA3355"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38C018E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GARANT:</w:t>
      </w:r>
      <w:r w:rsidRPr="005E1D4E">
        <w:rPr>
          <w:rFonts w:cs="Arial"/>
          <w:sz w:val="18"/>
          <w:szCs w:val="18"/>
          <w:lang w:eastAsia="en-US"/>
        </w:rPr>
        <w:t xml:space="preserve"> </w:t>
      </w:r>
      <w:bookmarkStart w:id="15" w:name="__Fieldmark__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5"/>
      <w:r w:rsidRPr="005E1D4E">
        <w:rPr>
          <w:rFonts w:cs="Arial"/>
          <w:i/>
          <w:sz w:val="18"/>
          <w:szCs w:val="18"/>
          <w:lang w:eastAsia="en-US"/>
        </w:rPr>
        <w:t>(vpiše se ime in naslov zavarovalnice/banke v kraju izdaje)</w:t>
      </w:r>
    </w:p>
    <w:p w14:paraId="3C88F5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4A41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NAROČNIK: </w:t>
      </w:r>
      <w:r w:rsidRPr="005E1D4E">
        <w:rPr>
          <w:rFonts w:cs="Arial"/>
          <w:i/>
          <w:sz w:val="18"/>
          <w:szCs w:val="18"/>
          <w:lang w:eastAsia="en-US"/>
        </w:rPr>
        <w:t>(vpišeta se ime in naslov naročnika zavarovanja, tj. v postopku javnega naročanja izbranega ponudnika)</w:t>
      </w:r>
    </w:p>
    <w:p w14:paraId="54B98337"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BEBC24C"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UPRAVIČENEC:</w:t>
      </w:r>
      <w:r w:rsidRPr="005E1D4E">
        <w:rPr>
          <w:rFonts w:cs="Arial"/>
          <w:sz w:val="18"/>
          <w:szCs w:val="18"/>
          <w:lang w:eastAsia="en-US"/>
        </w:rPr>
        <w:t xml:space="preserve"> Onkološki inštitut Ljubljana, Zaloška 2, 1000 Ljubljana</w:t>
      </w:r>
    </w:p>
    <w:p w14:paraId="4E89DE5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A23657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 xml:space="preserve">OSNOVNI POSEL: </w:t>
      </w:r>
      <w:r w:rsidRPr="005E1D4E">
        <w:rPr>
          <w:rFonts w:cs="Arial"/>
          <w:sz w:val="18"/>
          <w:szCs w:val="18"/>
          <w:lang w:eastAsia="en-US"/>
        </w:rPr>
        <w:t xml:space="preserve">obveznost naročnika zavarovanja iz pogodbe št. </w:t>
      </w:r>
      <w:bookmarkStart w:id="16" w:name="__Fieldmark__6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6"/>
      <w:r w:rsidRPr="005E1D4E">
        <w:rPr>
          <w:rFonts w:cs="Arial"/>
          <w:sz w:val="18"/>
          <w:szCs w:val="18"/>
          <w:lang w:eastAsia="en-US"/>
        </w:rPr>
        <w:t xml:space="preserve"> z dne </w:t>
      </w:r>
      <w:bookmarkStart w:id="17" w:name="__Fieldmark__7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7"/>
      <w:r w:rsidRPr="005E1D4E">
        <w:rPr>
          <w:rFonts w:cs="Arial"/>
          <w:sz w:val="18"/>
          <w:szCs w:val="18"/>
          <w:lang w:eastAsia="en-US"/>
        </w:rPr>
        <w:t xml:space="preserve"> </w:t>
      </w:r>
      <w:r w:rsidRPr="005E1D4E">
        <w:rPr>
          <w:rFonts w:cs="Arial"/>
          <w:i/>
          <w:sz w:val="18"/>
          <w:szCs w:val="18"/>
          <w:lang w:eastAsia="en-US"/>
        </w:rPr>
        <w:t xml:space="preserve">(vpišeta se št. in datum pogodbe o izvedbi javnega naročila), </w:t>
      </w:r>
      <w:r w:rsidRPr="005E1D4E">
        <w:rPr>
          <w:rFonts w:cs="Arial"/>
          <w:sz w:val="18"/>
          <w:szCs w:val="18"/>
          <w:lang w:eastAsia="en-US"/>
        </w:rPr>
        <w:t xml:space="preserve">katere predmet je </w:t>
      </w:r>
      <w:bookmarkStart w:id="18" w:name="__Fieldmark__8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lang w:eastAsia="en-US"/>
        </w:rPr>
        <w:t>     </w:t>
      </w:r>
      <w:r w:rsidRPr="005E1D4E">
        <w:rPr>
          <w:rFonts w:cs="Arial"/>
          <w:sz w:val="18"/>
          <w:szCs w:val="18"/>
          <w:lang w:eastAsia="en-US"/>
        </w:rPr>
        <w:fldChar w:fldCharType="end"/>
      </w:r>
      <w:bookmarkEnd w:id="18"/>
      <w:r w:rsidRPr="005E1D4E">
        <w:rPr>
          <w:rFonts w:cs="Arial"/>
          <w:sz w:val="18"/>
          <w:szCs w:val="18"/>
          <w:lang w:eastAsia="en-US"/>
        </w:rPr>
        <w:t xml:space="preserve"> </w:t>
      </w:r>
      <w:r w:rsidRPr="005E1D4E">
        <w:rPr>
          <w:rFonts w:cs="Arial"/>
          <w:i/>
          <w:sz w:val="18"/>
          <w:szCs w:val="18"/>
          <w:lang w:eastAsia="en-US"/>
        </w:rPr>
        <w:t>(vpiše se predmet javnega naročila)</w:t>
      </w:r>
    </w:p>
    <w:p w14:paraId="5AF8EA2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i/>
          <w:sz w:val="18"/>
          <w:szCs w:val="18"/>
          <w:lang w:eastAsia="en-US"/>
        </w:rPr>
        <w:t xml:space="preserve"> </w:t>
      </w:r>
    </w:p>
    <w:p w14:paraId="1A3C15DE"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ZNESEK  V EUR: </w:t>
      </w:r>
      <w:bookmarkStart w:id="19" w:name="__Fieldmark__9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19"/>
      <w:r w:rsidRPr="005E1D4E">
        <w:rPr>
          <w:rFonts w:cs="Arial"/>
          <w:sz w:val="18"/>
          <w:szCs w:val="18"/>
          <w:lang w:eastAsia="en-US"/>
        </w:rPr>
        <w:t xml:space="preserve"> </w:t>
      </w:r>
      <w:r w:rsidRPr="005E1D4E">
        <w:rPr>
          <w:rFonts w:cs="Arial"/>
          <w:i/>
          <w:sz w:val="18"/>
          <w:szCs w:val="18"/>
          <w:lang w:eastAsia="en-US"/>
        </w:rPr>
        <w:t>(vpiše se najvišji znesek s številko in besedo)</w:t>
      </w:r>
    </w:p>
    <w:p w14:paraId="0E1F9981"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6D5091A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LISTINE, KI JIH JE POLEG IZJAVE TREBA PRILOŽITI ZAHTEVI ZA PLAČILO IN SE IZRECNO ZAHTEVAJO V SPODNJEM BESEDILU: </w:t>
      </w:r>
      <w:bookmarkStart w:id="20" w:name="__Fieldmark__10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0"/>
      <w:r w:rsidRPr="005E1D4E">
        <w:rPr>
          <w:rFonts w:cs="Arial"/>
          <w:sz w:val="18"/>
          <w:szCs w:val="18"/>
          <w:lang w:eastAsia="en-US"/>
        </w:rPr>
        <w:t xml:space="preserve"> </w:t>
      </w:r>
      <w:r w:rsidRPr="005E1D4E">
        <w:rPr>
          <w:rFonts w:cs="Arial"/>
          <w:i/>
          <w:sz w:val="18"/>
          <w:szCs w:val="18"/>
          <w:lang w:eastAsia="en-US"/>
        </w:rPr>
        <w:t>(nobena/navede se listina)</w:t>
      </w:r>
    </w:p>
    <w:p w14:paraId="46F0787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249CA6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JEZIK V ZAHTEVANIH LISTINAH:</w:t>
      </w:r>
      <w:r w:rsidRPr="005E1D4E">
        <w:rPr>
          <w:rFonts w:cs="Arial"/>
          <w:sz w:val="18"/>
          <w:szCs w:val="18"/>
          <w:lang w:eastAsia="en-US"/>
        </w:rPr>
        <w:t xml:space="preserve"> slovenski</w:t>
      </w:r>
    </w:p>
    <w:p w14:paraId="33E62669"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1F5C59F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OBLIKA PREDLOŽITVE:</w:t>
      </w:r>
      <w:r w:rsidRPr="005E1D4E">
        <w:rPr>
          <w:rFonts w:cs="Arial"/>
          <w:sz w:val="18"/>
          <w:szCs w:val="18"/>
          <w:lang w:eastAsia="en-US"/>
        </w:rPr>
        <w:t xml:space="preserve"> v papirni obliki s priporočeno pošto ali katerokoli obliko hitre pošte ali osebno ali v elektronski obliki po SWIFT sistemu na naslov </w:t>
      </w:r>
      <w:bookmarkStart w:id="21" w:name="__Fieldmark__11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1"/>
      <w:r w:rsidRPr="005E1D4E">
        <w:rPr>
          <w:rFonts w:cs="Arial"/>
          <w:sz w:val="18"/>
          <w:szCs w:val="18"/>
          <w:lang w:eastAsia="en-US"/>
        </w:rPr>
        <w:t xml:space="preserve"> </w:t>
      </w:r>
      <w:r w:rsidRPr="005E1D4E">
        <w:rPr>
          <w:rFonts w:cs="Arial"/>
          <w:i/>
          <w:sz w:val="18"/>
          <w:szCs w:val="18"/>
          <w:lang w:eastAsia="en-US"/>
        </w:rPr>
        <w:t>(navede se SWIFT naslova garanta)</w:t>
      </w:r>
    </w:p>
    <w:p w14:paraId="34F35D8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7758AC62"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r w:rsidRPr="005E1D4E">
        <w:rPr>
          <w:rFonts w:cs="Arial"/>
          <w:b/>
          <w:sz w:val="18"/>
          <w:szCs w:val="18"/>
          <w:lang w:eastAsia="en-US"/>
        </w:rPr>
        <w:t>KRAJ PREDLOŽITVE:</w:t>
      </w:r>
      <w:r w:rsidRPr="005E1D4E">
        <w:rPr>
          <w:rFonts w:cs="Arial"/>
          <w:sz w:val="18"/>
          <w:szCs w:val="18"/>
          <w:lang w:eastAsia="en-US"/>
        </w:rPr>
        <w:t xml:space="preserve"> </w:t>
      </w:r>
      <w:bookmarkStart w:id="22" w:name="__Fieldmark__12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2"/>
      <w:r w:rsidRPr="005E1D4E">
        <w:rPr>
          <w:rFonts w:cs="Arial"/>
          <w:sz w:val="18"/>
          <w:szCs w:val="18"/>
          <w:lang w:eastAsia="en-US"/>
        </w:rPr>
        <w:t xml:space="preserve"> </w:t>
      </w:r>
      <w:r w:rsidRPr="005E1D4E">
        <w:rPr>
          <w:rFonts w:cs="Arial"/>
          <w:i/>
          <w:sz w:val="18"/>
          <w:szCs w:val="18"/>
          <w:lang w:eastAsia="en-US"/>
        </w:rPr>
        <w:t>(garant vpiše naslov podružnice, kjer se opravi predložitev papirnih listin, ali elektronski naslov za predložitev v elektronski obliki, kot na primer garantov SWIFT naslov)</w:t>
      </w:r>
    </w:p>
    <w:p w14:paraId="1FDA145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8"/>
          <w:szCs w:val="18"/>
          <w:lang w:eastAsia="en-US"/>
        </w:rPr>
      </w:pPr>
    </w:p>
    <w:p w14:paraId="0C4B982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8"/>
          <w:szCs w:val="18"/>
          <w:lang w:eastAsia="en-US"/>
        </w:rPr>
      </w:pPr>
      <w:r w:rsidRPr="005E1D4E">
        <w:rPr>
          <w:rFonts w:cs="Arial"/>
          <w:sz w:val="18"/>
          <w:szCs w:val="18"/>
          <w:lang w:eastAsia="en-US"/>
        </w:rPr>
        <w:t xml:space="preserve">Ne glede na naslov podružnice, ki jo je vpisal garant, se predložitev papirnih listin lahko opravi v katerikoli podružnici garanta na območju Republike Slovenije. </w:t>
      </w:r>
    </w:p>
    <w:p w14:paraId="4B184F94"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eastAsia="Arial" w:cs="Arial"/>
          <w:sz w:val="18"/>
          <w:szCs w:val="18"/>
          <w:lang w:eastAsia="en-US"/>
        </w:rPr>
        <w:t xml:space="preserve">  </w:t>
      </w:r>
    </w:p>
    <w:p w14:paraId="7EB1CAEF"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r w:rsidRPr="005E1D4E">
        <w:rPr>
          <w:rFonts w:cs="Arial"/>
          <w:b/>
          <w:sz w:val="18"/>
          <w:szCs w:val="18"/>
          <w:lang w:eastAsia="en-US"/>
        </w:rPr>
        <w:t xml:space="preserve">DATUM VELJAVNOSTI: </w:t>
      </w:r>
      <w:bookmarkStart w:id="23" w:name="__Fieldmark__13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DD. MM. LLLL</w:t>
      </w:r>
      <w:r w:rsidRPr="005E1D4E">
        <w:rPr>
          <w:rFonts w:cs="Arial"/>
          <w:sz w:val="18"/>
          <w:szCs w:val="18"/>
        </w:rPr>
        <w:fldChar w:fldCharType="end"/>
      </w:r>
      <w:bookmarkEnd w:id="23"/>
      <w:r w:rsidRPr="005E1D4E">
        <w:rPr>
          <w:rFonts w:cs="Arial"/>
          <w:sz w:val="18"/>
          <w:szCs w:val="18"/>
          <w:lang w:eastAsia="en-US"/>
        </w:rPr>
        <w:t xml:space="preserve"> </w:t>
      </w:r>
      <w:r w:rsidRPr="005E1D4E">
        <w:rPr>
          <w:rFonts w:cs="Arial"/>
          <w:i/>
          <w:sz w:val="18"/>
          <w:szCs w:val="18"/>
          <w:lang w:eastAsia="en-US"/>
        </w:rPr>
        <w:t>(vpiše se datum zapadlosti zavarovanja)</w:t>
      </w:r>
    </w:p>
    <w:p w14:paraId="05C341CB"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8"/>
          <w:szCs w:val="18"/>
          <w:lang w:eastAsia="en-US"/>
        </w:rPr>
      </w:pPr>
    </w:p>
    <w:p w14:paraId="2EBFABBD"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r w:rsidRPr="005E1D4E">
        <w:rPr>
          <w:rFonts w:cs="Arial"/>
          <w:b/>
          <w:sz w:val="18"/>
          <w:szCs w:val="18"/>
          <w:lang w:eastAsia="en-US"/>
        </w:rPr>
        <w:t>STRANKA, KI MORA PLAČATI STROŠKE:</w:t>
      </w:r>
      <w:r w:rsidRPr="005E1D4E">
        <w:rPr>
          <w:rFonts w:cs="Arial"/>
          <w:sz w:val="18"/>
          <w:szCs w:val="18"/>
          <w:lang w:eastAsia="en-US"/>
        </w:rPr>
        <w:t xml:space="preserve"> </w:t>
      </w:r>
      <w:bookmarkStart w:id="24" w:name="__Fieldmark__14_501362980"/>
      <w:r w:rsidRPr="005E1D4E">
        <w:rPr>
          <w:rFonts w:cs="Arial"/>
          <w:sz w:val="18"/>
          <w:szCs w:val="18"/>
          <w:lang w:eastAsia="zh-CN"/>
        </w:rPr>
        <w:fldChar w:fldCharType="begin">
          <w:ffData>
            <w:name w:val=""/>
            <w:enabled/>
            <w:calcOnExit w:val="0"/>
            <w:textInput/>
          </w:ffData>
        </w:fldChar>
      </w:r>
      <w:r w:rsidRPr="005E1D4E">
        <w:rPr>
          <w:rFonts w:cs="Arial"/>
          <w:sz w:val="18"/>
          <w:szCs w:val="18"/>
          <w:lang w:eastAsia="zh-CN"/>
        </w:rPr>
        <w:instrText xml:space="preserve"> FORMTEXT </w:instrText>
      </w:r>
      <w:r w:rsidRPr="005E1D4E">
        <w:rPr>
          <w:rFonts w:cs="Arial"/>
          <w:sz w:val="18"/>
          <w:szCs w:val="18"/>
          <w:lang w:eastAsia="zh-CN"/>
        </w:rPr>
      </w:r>
      <w:r w:rsidRPr="005E1D4E">
        <w:rPr>
          <w:rFonts w:cs="Arial"/>
          <w:sz w:val="18"/>
          <w:szCs w:val="18"/>
          <w:lang w:eastAsia="zh-CN"/>
        </w:rPr>
        <w:fldChar w:fldCharType="separate"/>
      </w:r>
      <w:r w:rsidRPr="005E1D4E">
        <w:rPr>
          <w:rFonts w:cs="Arial"/>
          <w:sz w:val="18"/>
          <w:szCs w:val="18"/>
        </w:rPr>
        <w:t>     </w:t>
      </w:r>
      <w:r w:rsidRPr="005E1D4E">
        <w:rPr>
          <w:rFonts w:cs="Arial"/>
          <w:sz w:val="18"/>
          <w:szCs w:val="18"/>
        </w:rPr>
        <w:fldChar w:fldCharType="end"/>
      </w:r>
      <w:bookmarkEnd w:id="24"/>
      <w:r w:rsidRPr="005E1D4E">
        <w:rPr>
          <w:rFonts w:cs="Arial"/>
          <w:sz w:val="18"/>
          <w:szCs w:val="18"/>
          <w:lang w:eastAsia="en-US"/>
        </w:rPr>
        <w:t xml:space="preserve"> </w:t>
      </w:r>
      <w:r w:rsidRPr="005E1D4E">
        <w:rPr>
          <w:rFonts w:cs="Arial"/>
          <w:i/>
          <w:sz w:val="18"/>
          <w:szCs w:val="18"/>
          <w:lang w:eastAsia="en-US"/>
        </w:rPr>
        <w:t>(vpiše se ime naročnika zavarovanja, tj. v postopku javnega naročanja izbranega ponudnika)</w:t>
      </w:r>
    </w:p>
    <w:p w14:paraId="0A2C44D6" w14:textId="77777777" w:rsidR="00C76C37" w:rsidRPr="005E1D4E" w:rsidRDefault="00C76C37" w:rsidP="00C76C3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8"/>
          <w:szCs w:val="18"/>
          <w:lang w:eastAsia="en-US"/>
        </w:rPr>
      </w:pPr>
    </w:p>
    <w:p w14:paraId="5F596AA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5E841C" w14:textId="77777777" w:rsidR="00C76C37" w:rsidRPr="005E1D4E" w:rsidRDefault="00C76C37" w:rsidP="00C76C37">
      <w:pPr>
        <w:suppressAutoHyphens/>
        <w:jc w:val="both"/>
        <w:rPr>
          <w:rFonts w:cs="Arial"/>
          <w:sz w:val="18"/>
          <w:szCs w:val="18"/>
          <w:lang w:eastAsia="en-US"/>
        </w:rPr>
      </w:pPr>
    </w:p>
    <w:p w14:paraId="38FED30E"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Katerokoli zahtevo za plačilo po tem zavarovanju moramo prejeti na datum veljavnosti zavarovanja ali pred njim v zgoraj navedenem kraju predložitve.</w:t>
      </w:r>
    </w:p>
    <w:p w14:paraId="22F3925C" w14:textId="77777777" w:rsidR="00C76C37" w:rsidRPr="005E1D4E" w:rsidRDefault="00C76C37" w:rsidP="00C76C37">
      <w:pPr>
        <w:suppressAutoHyphens/>
        <w:jc w:val="both"/>
        <w:rPr>
          <w:rFonts w:cs="Arial"/>
          <w:sz w:val="18"/>
          <w:szCs w:val="18"/>
          <w:lang w:eastAsia="en-US"/>
        </w:rPr>
      </w:pPr>
    </w:p>
    <w:p w14:paraId="754297D4" w14:textId="77777777" w:rsidR="00C76C37" w:rsidRPr="005E1D4E" w:rsidRDefault="00C76C37" w:rsidP="00C76C37">
      <w:pPr>
        <w:suppressAutoHyphens/>
        <w:jc w:val="both"/>
        <w:rPr>
          <w:rFonts w:cs="Arial"/>
          <w:sz w:val="18"/>
          <w:szCs w:val="18"/>
          <w:lang w:eastAsia="en-US"/>
        </w:rPr>
      </w:pPr>
      <w:r w:rsidRPr="005E1D4E">
        <w:rPr>
          <w:rFonts w:cs="Arial"/>
          <w:sz w:val="18"/>
          <w:szCs w:val="18"/>
          <w:lang w:eastAsia="en-US"/>
        </w:rPr>
        <w:t>Morebitne spore v zvezi s tem zavarovanjem rešuje stvarno pristojno sodišče v Ljubljani po slovenskem pravu.</w:t>
      </w:r>
    </w:p>
    <w:p w14:paraId="16C79A00" w14:textId="77777777" w:rsidR="00C76C37" w:rsidRPr="005E1D4E" w:rsidRDefault="00C76C37" w:rsidP="00C76C37">
      <w:pPr>
        <w:suppressAutoHyphens/>
        <w:jc w:val="both"/>
        <w:rPr>
          <w:rFonts w:cs="Arial"/>
          <w:sz w:val="18"/>
          <w:szCs w:val="18"/>
          <w:lang w:eastAsia="en-US"/>
        </w:rPr>
      </w:pPr>
    </w:p>
    <w:p w14:paraId="026BC0C1" w14:textId="77777777" w:rsidR="00C76C37" w:rsidRPr="005E1D4E" w:rsidRDefault="00C76C37" w:rsidP="00C76C37">
      <w:pPr>
        <w:suppressAutoHyphens/>
        <w:jc w:val="both"/>
        <w:rPr>
          <w:rFonts w:cs="Arial"/>
          <w:sz w:val="18"/>
          <w:szCs w:val="18"/>
          <w:lang w:eastAsia="en-US"/>
        </w:rPr>
      </w:pPr>
      <w:r w:rsidRPr="005E1D4E">
        <w:rPr>
          <w:rFonts w:eastAsia="Calibri" w:cs="Arial"/>
          <w:sz w:val="18"/>
          <w:szCs w:val="18"/>
          <w:lang w:eastAsia="en-US"/>
        </w:rPr>
        <w:t>Za to zavarovanje veljajo Enotna pravila za garancije na poziv (EPGP) revizija iz leta 2010, izdana pri MTZ pod št. 758.</w:t>
      </w:r>
      <w:r w:rsidRPr="005E1D4E">
        <w:rPr>
          <w:rFonts w:eastAsia="Calibri" w:cs="Arial"/>
          <w:sz w:val="18"/>
          <w:szCs w:val="18"/>
          <w:lang w:eastAsia="en-US"/>
        </w:rPr>
        <w:tab/>
      </w:r>
    </w:p>
    <w:p w14:paraId="7ACE5BEA" w14:textId="77777777" w:rsidR="00C76C37" w:rsidRPr="005E1D4E" w:rsidRDefault="00C76C37" w:rsidP="00C76C37">
      <w:pPr>
        <w:suppressAutoHyphens/>
        <w:jc w:val="both"/>
        <w:rPr>
          <w:rFonts w:cs="Arial"/>
          <w:lang w:eastAsia="en-US"/>
        </w:rPr>
      </w:pP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garant</w:t>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r>
      <w:r w:rsidRPr="005E1D4E">
        <w:rPr>
          <w:rFonts w:cs="Arial"/>
          <w:lang w:eastAsia="en-US"/>
        </w:rPr>
        <w:tab/>
        <w:t xml:space="preserve">                  </w:t>
      </w:r>
    </w:p>
    <w:p w14:paraId="479EE7CB" w14:textId="25D7B2A1" w:rsidR="00C76C37" w:rsidRPr="00FA525E" w:rsidRDefault="00C76C37" w:rsidP="00FA525E">
      <w:pPr>
        <w:suppressAutoHyphens/>
        <w:ind w:left="4828" w:firstLine="284"/>
        <w:jc w:val="both"/>
        <w:rPr>
          <w:rFonts w:cs="Arial"/>
          <w:kern w:val="1"/>
          <w:u w:val="single"/>
          <w:lang w:eastAsia="en-US"/>
        </w:rPr>
      </w:pPr>
      <w:r w:rsidRPr="005E1D4E">
        <w:rPr>
          <w:rFonts w:cs="Arial"/>
          <w:lang w:eastAsia="en-US"/>
        </w:rPr>
        <w:t xml:space="preserve">  (žig in podpis)</w:t>
      </w:r>
    </w:p>
    <w:p w14:paraId="604ECC28" w14:textId="34578BCE" w:rsidR="00C76C37" w:rsidRPr="00C52FF5" w:rsidRDefault="00C76C37" w:rsidP="00C52FF5">
      <w:pPr>
        <w:keepLines/>
        <w:widowControl w:val="0"/>
        <w:tabs>
          <w:tab w:val="left" w:pos="2155"/>
        </w:tabs>
        <w:suppressAutoHyphens/>
        <w:spacing w:line="260" w:lineRule="atLeast"/>
        <w:jc w:val="both"/>
        <w:textAlignment w:val="baseline"/>
        <w:rPr>
          <w:rFonts w:cs="Arial"/>
          <w:i/>
          <w:kern w:val="1"/>
          <w:sz w:val="16"/>
          <w:szCs w:val="16"/>
          <w:u w:val="single"/>
          <w:lang w:eastAsia="zh-CN"/>
        </w:rPr>
      </w:pPr>
      <w:r w:rsidRPr="005E1D4E">
        <w:rPr>
          <w:rFonts w:cs="Arial"/>
          <w:i/>
          <w:kern w:val="1"/>
          <w:sz w:val="16"/>
          <w:szCs w:val="16"/>
          <w:u w:val="single"/>
          <w:lang w:eastAsia="zh-CN"/>
        </w:rPr>
        <w:t xml:space="preserve">Opomba: </w:t>
      </w:r>
      <w:r w:rsidRPr="005E1D4E">
        <w:rPr>
          <w:rFonts w:cs="Arial"/>
          <w:i/>
          <w:sz w:val="16"/>
          <w:szCs w:val="16"/>
        </w:rPr>
        <w:t>S predložitvijo podpisanega obrazca ESPD se šteje, da ponudnik potrjuje vsebino vzorca zavarovanja za dobro izvedbo pogodbenih obveznosti</w:t>
      </w:r>
      <w:r w:rsidRPr="005E1D4E">
        <w:rPr>
          <w:rFonts w:cs="Arial"/>
          <w:i/>
          <w:kern w:val="1"/>
          <w:sz w:val="16"/>
          <w:szCs w:val="16"/>
          <w:lang w:eastAsia="zh-CN"/>
        </w:rPr>
        <w:t>.</w:t>
      </w:r>
      <w:r w:rsidRPr="005E1D4E">
        <w:rPr>
          <w:b/>
          <w:highlight w:val="yellow"/>
        </w:rPr>
        <w:br w:type="page"/>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76C37" w:rsidRPr="00DE289E" w14:paraId="3CE50205" w14:textId="77777777" w:rsidTr="00A4275D">
        <w:tc>
          <w:tcPr>
            <w:tcW w:w="1740" w:type="dxa"/>
            <w:tcBorders>
              <w:top w:val="single" w:sz="4" w:space="0" w:color="000000"/>
              <w:left w:val="single" w:sz="4" w:space="0" w:color="000000"/>
              <w:bottom w:val="single" w:sz="4" w:space="0" w:color="000000"/>
              <w:right w:val="single" w:sz="4" w:space="0" w:color="000000"/>
            </w:tcBorders>
            <w:vAlign w:val="center"/>
            <w:hideMark/>
          </w:tcPr>
          <w:p w14:paraId="49FAFDBC" w14:textId="4198B84A" w:rsidR="00C76C37" w:rsidRPr="00DE289E" w:rsidRDefault="00C76C37" w:rsidP="00A4275D">
            <w:pPr>
              <w:spacing w:line="260" w:lineRule="exact"/>
              <w:jc w:val="both"/>
              <w:rPr>
                <w:b/>
                <w:szCs w:val="24"/>
                <w:lang w:eastAsia="en-US"/>
              </w:rPr>
            </w:pPr>
            <w:r w:rsidRPr="00DE289E">
              <w:rPr>
                <w:b/>
              </w:rPr>
              <w:lastRenderedPageBreak/>
              <w:t xml:space="preserve">Obrazec št. </w:t>
            </w:r>
            <w:r w:rsidR="00FA525E">
              <w:rPr>
                <w:b/>
              </w:rPr>
              <w:t>8</w:t>
            </w:r>
          </w:p>
        </w:tc>
      </w:tr>
    </w:tbl>
    <w:p w14:paraId="388B42CC" w14:textId="77777777" w:rsidR="00C76C37" w:rsidRDefault="00C76C37" w:rsidP="00C76C37">
      <w:pPr>
        <w:jc w:val="center"/>
        <w:rPr>
          <w:rFonts w:cs="Arial"/>
          <w:b/>
        </w:rPr>
      </w:pPr>
    </w:p>
    <w:p w14:paraId="518E62CD" w14:textId="77777777" w:rsidR="00C76C37" w:rsidRDefault="00C76C37" w:rsidP="00C76C37">
      <w:pPr>
        <w:jc w:val="center"/>
        <w:rPr>
          <w:rFonts w:cs="Arial"/>
          <w:b/>
        </w:rPr>
      </w:pPr>
    </w:p>
    <w:p w14:paraId="5E713261" w14:textId="77777777" w:rsidR="00C76C37" w:rsidRDefault="00C76C37" w:rsidP="00C76C37">
      <w:pPr>
        <w:jc w:val="center"/>
        <w:rPr>
          <w:rFonts w:cs="Arial"/>
          <w:b/>
        </w:rPr>
      </w:pPr>
    </w:p>
    <w:p w14:paraId="37A6A043" w14:textId="77777777" w:rsidR="00C76C37" w:rsidRDefault="00C76C37" w:rsidP="00C76C37">
      <w:pPr>
        <w:spacing w:line="260" w:lineRule="exact"/>
        <w:jc w:val="center"/>
        <w:rPr>
          <w:b/>
          <w:sz w:val="24"/>
          <w:szCs w:val="24"/>
        </w:rPr>
      </w:pPr>
      <w:r>
        <w:rPr>
          <w:b/>
          <w:sz w:val="24"/>
        </w:rPr>
        <w:t>PODATKI O PODIZVAJALCU Z IZJAVO PODIZVAJALCA O IZPOLNJEVANJU OSNOVNE SPOSOBNOSTI</w:t>
      </w:r>
    </w:p>
    <w:p w14:paraId="0E5EE8D5" w14:textId="77777777" w:rsidR="00C76C37" w:rsidRDefault="00C76C37" w:rsidP="00C76C37">
      <w:pPr>
        <w:spacing w:line="260" w:lineRule="exact"/>
      </w:pPr>
    </w:p>
    <w:p w14:paraId="6A16F996" w14:textId="77777777" w:rsidR="00C76C37" w:rsidRDefault="00C76C37" w:rsidP="00C76C37">
      <w:pPr>
        <w:spacing w:line="260" w:lineRule="exact"/>
        <w:rPr>
          <w:rFonts w:cs="Arial"/>
          <w:b/>
          <w:noProof/>
          <w:color w:val="000000"/>
        </w:rPr>
      </w:pPr>
      <w:r>
        <w:rPr>
          <w:rFonts w:cs="Arial"/>
          <w:b/>
          <w:noProof/>
          <w:color w:val="000000"/>
        </w:rPr>
        <w:t>1. PODATKI O PODIZVAJALCU</w:t>
      </w:r>
    </w:p>
    <w:p w14:paraId="0E71D0E7" w14:textId="77777777" w:rsidR="00C76C37" w:rsidRDefault="00C76C37" w:rsidP="00C76C37">
      <w:pPr>
        <w:spacing w:line="260" w:lineRule="exact"/>
      </w:pPr>
    </w:p>
    <w:p w14:paraId="3F67E67D" w14:textId="1DC99B94" w:rsidR="00C76C37" w:rsidRDefault="00C76C37" w:rsidP="00C76C37">
      <w:pPr>
        <w:autoSpaceDE w:val="0"/>
        <w:autoSpaceDN w:val="0"/>
        <w:adjustRightInd w:val="0"/>
        <w:jc w:val="both"/>
        <w:rPr>
          <w:rFonts w:cs="Arial"/>
          <w:color w:val="000000"/>
        </w:rPr>
      </w:pPr>
      <w:r>
        <w:rPr>
          <w:rFonts w:cs="Arial"/>
          <w:color w:val="000000"/>
        </w:rPr>
        <w:t xml:space="preserve">V zvezi z javnim naročilom št. </w:t>
      </w:r>
      <w:proofErr w:type="spellStart"/>
      <w:r w:rsidRPr="00473455">
        <w:rPr>
          <w:rFonts w:cs="Arial"/>
        </w:rPr>
        <w:t>JN</w:t>
      </w:r>
      <w:proofErr w:type="spellEnd"/>
      <w:r w:rsidRPr="00473455">
        <w:rPr>
          <w:rFonts w:cs="Arial"/>
        </w:rPr>
        <w:t>-00</w:t>
      </w:r>
      <w:r w:rsidR="00C52FF5">
        <w:rPr>
          <w:rFonts w:cs="Arial"/>
        </w:rPr>
        <w:t>05</w:t>
      </w:r>
      <w:r w:rsidRPr="00473455">
        <w:rPr>
          <w:rFonts w:cs="Arial"/>
        </w:rPr>
        <w:t>/202</w:t>
      </w:r>
      <w:r w:rsidR="00C52FF5">
        <w:rPr>
          <w:rFonts w:cs="Arial"/>
        </w:rPr>
        <w:t>6</w:t>
      </w:r>
      <w:r>
        <w:rPr>
          <w:rFonts w:cs="Arial"/>
          <w:color w:val="000000"/>
        </w:rPr>
        <w:t>, katerega predmet je</w:t>
      </w:r>
      <w:r w:rsidR="00FA525E" w:rsidRPr="00FA525E">
        <w:rPr>
          <w:rFonts w:cs="Arial"/>
          <w:b/>
        </w:rPr>
        <w:t xml:space="preserve"> </w:t>
      </w:r>
      <w:r w:rsidR="00C52FF5" w:rsidRPr="00CC0465">
        <w:rPr>
          <w:b/>
        </w:rPr>
        <w:t xml:space="preserve">Vzdrževanje, popravila in servisiranje klimatskih, prezračevalnih, hladilnih, energetskih in </w:t>
      </w:r>
      <w:proofErr w:type="spellStart"/>
      <w:r w:rsidR="00C52FF5" w:rsidRPr="00CC0465">
        <w:rPr>
          <w:b/>
        </w:rPr>
        <w:t>split</w:t>
      </w:r>
      <w:proofErr w:type="spellEnd"/>
      <w:r w:rsidR="00C52FF5" w:rsidRPr="00CC0465">
        <w:rPr>
          <w:b/>
        </w:rPr>
        <w:t xml:space="preserve"> sistemov</w:t>
      </w:r>
      <w:r w:rsidR="00C52FF5">
        <w:rPr>
          <w:rFonts w:cs="Arial"/>
          <w:color w:val="000000"/>
        </w:rPr>
        <w:t xml:space="preserve"> </w:t>
      </w:r>
      <w:r>
        <w:rPr>
          <w:rFonts w:cs="Arial"/>
          <w:color w:val="000000"/>
        </w:rPr>
        <w:t>potrjujemo, da bomo sodelovali pri izvedbi predmetnega naročila kot podizvajalec ponudnika - glavnega izvajalca:</w:t>
      </w:r>
    </w:p>
    <w:p w14:paraId="10022893" w14:textId="77777777" w:rsidR="00C76C37" w:rsidRDefault="00C76C37" w:rsidP="00C76C37">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3DDB36BD" w14:textId="77777777" w:rsidR="00C76C37" w:rsidRDefault="00C76C37" w:rsidP="00C76C37">
      <w:pPr>
        <w:spacing w:line="260" w:lineRule="exact"/>
        <w:rPr>
          <w:rFonts w:cs="Arial"/>
        </w:rPr>
      </w:pPr>
    </w:p>
    <w:p w14:paraId="1DCFD85D" w14:textId="77777777" w:rsidR="00C76C37" w:rsidRDefault="00C76C37" w:rsidP="00C76C37">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C76C37" w14:paraId="6BADC489" w14:textId="77777777" w:rsidTr="00A4275D">
        <w:tc>
          <w:tcPr>
            <w:tcW w:w="4247" w:type="dxa"/>
            <w:tcBorders>
              <w:top w:val="single" w:sz="4" w:space="0" w:color="auto"/>
              <w:left w:val="single" w:sz="4" w:space="0" w:color="auto"/>
              <w:bottom w:val="single" w:sz="4" w:space="0" w:color="auto"/>
              <w:right w:val="single" w:sz="4" w:space="0" w:color="auto"/>
            </w:tcBorders>
          </w:tcPr>
          <w:p w14:paraId="49AC2A3F" w14:textId="77777777" w:rsidR="00C76C37" w:rsidRDefault="00C76C37" w:rsidP="00A4275D">
            <w:pPr>
              <w:spacing w:line="260" w:lineRule="exact"/>
              <w:rPr>
                <w:rFonts w:cs="Arial"/>
                <w:szCs w:val="24"/>
                <w:lang w:eastAsia="en-US"/>
              </w:rPr>
            </w:pPr>
            <w:r>
              <w:rPr>
                <w:rFonts w:cs="Arial"/>
              </w:rPr>
              <w:t>POLNI NAZIV IN FIRMA PODIZVAJALCA:</w:t>
            </w:r>
          </w:p>
          <w:p w14:paraId="6CDD912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B16259E" w14:textId="77777777" w:rsidR="00C76C37" w:rsidRDefault="00C76C37" w:rsidP="00A4275D">
            <w:pPr>
              <w:spacing w:line="260" w:lineRule="exact"/>
              <w:jc w:val="both"/>
              <w:rPr>
                <w:rFonts w:cs="Arial"/>
                <w:szCs w:val="24"/>
                <w:lang w:eastAsia="en-US"/>
              </w:rPr>
            </w:pPr>
          </w:p>
        </w:tc>
      </w:tr>
      <w:tr w:rsidR="00C76C37" w14:paraId="08D8070C" w14:textId="77777777" w:rsidTr="00A4275D">
        <w:tc>
          <w:tcPr>
            <w:tcW w:w="4247" w:type="dxa"/>
            <w:tcBorders>
              <w:top w:val="single" w:sz="4" w:space="0" w:color="auto"/>
              <w:left w:val="single" w:sz="4" w:space="0" w:color="auto"/>
              <w:bottom w:val="single" w:sz="4" w:space="0" w:color="auto"/>
              <w:right w:val="single" w:sz="4" w:space="0" w:color="auto"/>
            </w:tcBorders>
          </w:tcPr>
          <w:p w14:paraId="0459A712" w14:textId="77777777" w:rsidR="00C76C37" w:rsidRDefault="00C76C37" w:rsidP="00A4275D">
            <w:pPr>
              <w:spacing w:line="260" w:lineRule="exact"/>
              <w:rPr>
                <w:rFonts w:cs="Arial"/>
                <w:szCs w:val="24"/>
                <w:lang w:eastAsia="en-US"/>
              </w:rPr>
            </w:pPr>
            <w:r>
              <w:rPr>
                <w:rFonts w:cs="Arial"/>
              </w:rPr>
              <w:t>NASLOV PODIZVAJALCA:</w:t>
            </w:r>
          </w:p>
          <w:p w14:paraId="7E6B153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D1990E1" w14:textId="77777777" w:rsidR="00C76C37" w:rsidRDefault="00C76C37" w:rsidP="00A4275D">
            <w:pPr>
              <w:spacing w:line="260" w:lineRule="exact"/>
              <w:jc w:val="both"/>
              <w:rPr>
                <w:rFonts w:cs="Arial"/>
                <w:szCs w:val="24"/>
                <w:lang w:eastAsia="en-US"/>
              </w:rPr>
            </w:pPr>
          </w:p>
        </w:tc>
      </w:tr>
      <w:tr w:rsidR="00C76C37" w14:paraId="0646F93B" w14:textId="77777777" w:rsidTr="00A4275D">
        <w:tc>
          <w:tcPr>
            <w:tcW w:w="4247" w:type="dxa"/>
            <w:tcBorders>
              <w:top w:val="single" w:sz="4" w:space="0" w:color="auto"/>
              <w:left w:val="single" w:sz="4" w:space="0" w:color="auto"/>
              <w:bottom w:val="single" w:sz="4" w:space="0" w:color="auto"/>
              <w:right w:val="single" w:sz="4" w:space="0" w:color="auto"/>
            </w:tcBorders>
          </w:tcPr>
          <w:p w14:paraId="6292FBD9" w14:textId="77777777" w:rsidR="00C76C37" w:rsidRDefault="00C76C37" w:rsidP="00A4275D">
            <w:pPr>
              <w:spacing w:line="260" w:lineRule="exact"/>
              <w:rPr>
                <w:rFonts w:cs="Arial"/>
                <w:szCs w:val="24"/>
                <w:lang w:eastAsia="en-US"/>
              </w:rPr>
            </w:pPr>
            <w:r>
              <w:rPr>
                <w:rFonts w:cs="Arial"/>
              </w:rPr>
              <w:t>KONTAKTNA OSEBA:</w:t>
            </w:r>
          </w:p>
          <w:p w14:paraId="3BD49F48"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6EF52C3" w14:textId="77777777" w:rsidR="00C76C37" w:rsidRDefault="00C76C37" w:rsidP="00A4275D">
            <w:pPr>
              <w:spacing w:line="260" w:lineRule="exact"/>
              <w:jc w:val="both"/>
              <w:rPr>
                <w:rFonts w:cs="Arial"/>
                <w:szCs w:val="24"/>
                <w:lang w:eastAsia="en-US"/>
              </w:rPr>
            </w:pPr>
          </w:p>
        </w:tc>
      </w:tr>
      <w:tr w:rsidR="00C76C37" w14:paraId="45F4D867"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6BD3FF9B" w14:textId="77777777" w:rsidR="00C76C37" w:rsidRDefault="00C76C37" w:rsidP="00A4275D">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3F01DFD6" w14:textId="77777777" w:rsidR="00C76C37" w:rsidRDefault="00C76C37" w:rsidP="00A4275D">
            <w:pPr>
              <w:spacing w:line="260" w:lineRule="exact"/>
              <w:jc w:val="both"/>
              <w:rPr>
                <w:rFonts w:cs="Arial"/>
                <w:szCs w:val="24"/>
                <w:lang w:eastAsia="en-US"/>
              </w:rPr>
            </w:pPr>
          </w:p>
        </w:tc>
      </w:tr>
      <w:tr w:rsidR="00C76C37" w14:paraId="3470041F" w14:textId="77777777" w:rsidTr="00A4275D">
        <w:tc>
          <w:tcPr>
            <w:tcW w:w="4247" w:type="dxa"/>
            <w:tcBorders>
              <w:top w:val="single" w:sz="4" w:space="0" w:color="auto"/>
              <w:left w:val="single" w:sz="4" w:space="0" w:color="auto"/>
              <w:bottom w:val="single" w:sz="4" w:space="0" w:color="auto"/>
              <w:right w:val="single" w:sz="4" w:space="0" w:color="auto"/>
            </w:tcBorders>
          </w:tcPr>
          <w:p w14:paraId="5D1EC214" w14:textId="77777777" w:rsidR="00C76C37" w:rsidRDefault="00C76C37" w:rsidP="00A4275D">
            <w:pPr>
              <w:spacing w:line="260" w:lineRule="exact"/>
              <w:rPr>
                <w:rFonts w:cs="Arial"/>
                <w:szCs w:val="24"/>
                <w:lang w:eastAsia="en-US"/>
              </w:rPr>
            </w:pPr>
            <w:r>
              <w:rPr>
                <w:rFonts w:cs="Arial"/>
              </w:rPr>
              <w:t>TELEFON:</w:t>
            </w:r>
          </w:p>
          <w:p w14:paraId="0008713B"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EEC907D" w14:textId="77777777" w:rsidR="00C76C37" w:rsidRDefault="00C76C37" w:rsidP="00A4275D">
            <w:pPr>
              <w:spacing w:line="260" w:lineRule="exact"/>
              <w:jc w:val="both"/>
              <w:rPr>
                <w:rFonts w:cs="Arial"/>
                <w:szCs w:val="24"/>
                <w:lang w:eastAsia="en-US"/>
              </w:rPr>
            </w:pPr>
          </w:p>
        </w:tc>
      </w:tr>
      <w:tr w:rsidR="00C76C37" w14:paraId="4006D8E1" w14:textId="77777777" w:rsidTr="00A4275D">
        <w:tc>
          <w:tcPr>
            <w:tcW w:w="4247" w:type="dxa"/>
            <w:tcBorders>
              <w:top w:val="single" w:sz="4" w:space="0" w:color="auto"/>
              <w:left w:val="single" w:sz="4" w:space="0" w:color="auto"/>
              <w:bottom w:val="single" w:sz="4" w:space="0" w:color="auto"/>
              <w:right w:val="single" w:sz="4" w:space="0" w:color="auto"/>
            </w:tcBorders>
          </w:tcPr>
          <w:p w14:paraId="485AF247" w14:textId="77777777" w:rsidR="00C76C37" w:rsidRDefault="00C76C37" w:rsidP="00A4275D">
            <w:pPr>
              <w:spacing w:line="260" w:lineRule="exact"/>
              <w:rPr>
                <w:rFonts w:cs="Arial"/>
                <w:szCs w:val="24"/>
                <w:lang w:eastAsia="en-US"/>
              </w:rPr>
            </w:pPr>
            <w:r>
              <w:rPr>
                <w:rFonts w:cs="Arial"/>
              </w:rPr>
              <w:t>TELEFAX:</w:t>
            </w:r>
          </w:p>
          <w:p w14:paraId="640D5F8A"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017117D" w14:textId="77777777" w:rsidR="00C76C37" w:rsidRDefault="00C76C37" w:rsidP="00A4275D">
            <w:pPr>
              <w:spacing w:line="260" w:lineRule="exact"/>
              <w:jc w:val="both"/>
              <w:rPr>
                <w:rFonts w:cs="Arial"/>
                <w:szCs w:val="24"/>
                <w:lang w:eastAsia="en-US"/>
              </w:rPr>
            </w:pPr>
          </w:p>
        </w:tc>
      </w:tr>
      <w:tr w:rsidR="00C76C37" w14:paraId="5B0B0696" w14:textId="77777777" w:rsidTr="00A4275D">
        <w:tc>
          <w:tcPr>
            <w:tcW w:w="4247" w:type="dxa"/>
            <w:tcBorders>
              <w:top w:val="single" w:sz="4" w:space="0" w:color="auto"/>
              <w:left w:val="single" w:sz="4" w:space="0" w:color="auto"/>
              <w:bottom w:val="single" w:sz="4" w:space="0" w:color="auto"/>
              <w:right w:val="single" w:sz="4" w:space="0" w:color="auto"/>
            </w:tcBorders>
          </w:tcPr>
          <w:p w14:paraId="61BAFBF0" w14:textId="77777777" w:rsidR="00C76C37" w:rsidRDefault="00C76C37" w:rsidP="00A4275D">
            <w:pPr>
              <w:spacing w:line="260" w:lineRule="exact"/>
              <w:rPr>
                <w:rFonts w:cs="Arial"/>
                <w:szCs w:val="24"/>
                <w:lang w:eastAsia="en-US"/>
              </w:rPr>
            </w:pPr>
            <w:r>
              <w:rPr>
                <w:rFonts w:cs="Arial"/>
              </w:rPr>
              <w:t>IDENTIFIKACIJSKA ŠTEVILKA ZA DDV:</w:t>
            </w:r>
          </w:p>
          <w:p w14:paraId="5D601BF9"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1E0DFA" w14:textId="77777777" w:rsidR="00C76C37" w:rsidRDefault="00C76C37" w:rsidP="00A4275D">
            <w:pPr>
              <w:spacing w:line="260" w:lineRule="exact"/>
              <w:jc w:val="both"/>
              <w:rPr>
                <w:rFonts w:cs="Arial"/>
                <w:szCs w:val="24"/>
                <w:lang w:eastAsia="en-US"/>
              </w:rPr>
            </w:pPr>
          </w:p>
        </w:tc>
      </w:tr>
      <w:tr w:rsidR="00C76C37" w14:paraId="3717B28B" w14:textId="77777777" w:rsidTr="00A4275D">
        <w:tc>
          <w:tcPr>
            <w:tcW w:w="4247" w:type="dxa"/>
            <w:tcBorders>
              <w:top w:val="single" w:sz="4" w:space="0" w:color="auto"/>
              <w:left w:val="single" w:sz="4" w:space="0" w:color="auto"/>
              <w:bottom w:val="single" w:sz="4" w:space="0" w:color="auto"/>
              <w:right w:val="single" w:sz="4" w:space="0" w:color="auto"/>
            </w:tcBorders>
          </w:tcPr>
          <w:p w14:paraId="51088F5E" w14:textId="77777777" w:rsidR="00C76C37" w:rsidRDefault="00C76C37" w:rsidP="00A4275D">
            <w:pPr>
              <w:spacing w:line="260" w:lineRule="exact"/>
              <w:rPr>
                <w:rFonts w:cs="Arial"/>
                <w:szCs w:val="24"/>
                <w:lang w:eastAsia="en-US"/>
              </w:rPr>
            </w:pPr>
            <w:r>
              <w:rPr>
                <w:rFonts w:cs="Arial"/>
              </w:rPr>
              <w:t>MATIČNA ŠTEVILKA:</w:t>
            </w:r>
          </w:p>
          <w:p w14:paraId="5070F20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8029B97" w14:textId="77777777" w:rsidR="00C76C37" w:rsidRDefault="00C76C37" w:rsidP="00A4275D">
            <w:pPr>
              <w:spacing w:line="260" w:lineRule="exact"/>
              <w:jc w:val="both"/>
              <w:rPr>
                <w:rFonts w:cs="Arial"/>
                <w:szCs w:val="24"/>
                <w:lang w:eastAsia="en-US"/>
              </w:rPr>
            </w:pPr>
          </w:p>
        </w:tc>
      </w:tr>
      <w:tr w:rsidR="00C76C37" w14:paraId="6C02A200" w14:textId="77777777" w:rsidTr="00A4275D">
        <w:tc>
          <w:tcPr>
            <w:tcW w:w="4247" w:type="dxa"/>
            <w:tcBorders>
              <w:top w:val="single" w:sz="4" w:space="0" w:color="auto"/>
              <w:left w:val="single" w:sz="4" w:space="0" w:color="auto"/>
              <w:bottom w:val="single" w:sz="4" w:space="0" w:color="auto"/>
              <w:right w:val="single" w:sz="4" w:space="0" w:color="auto"/>
            </w:tcBorders>
          </w:tcPr>
          <w:p w14:paraId="23294B4D" w14:textId="77777777" w:rsidR="00C76C37" w:rsidRDefault="00C76C37" w:rsidP="00A4275D">
            <w:pPr>
              <w:spacing w:line="260" w:lineRule="exact"/>
              <w:rPr>
                <w:rFonts w:cs="Arial"/>
                <w:szCs w:val="24"/>
                <w:lang w:eastAsia="en-US"/>
              </w:rPr>
            </w:pPr>
            <w:r>
              <w:rPr>
                <w:rFonts w:cs="Arial"/>
              </w:rPr>
              <w:t>ŠT. TRR-ja in BANKA:</w:t>
            </w:r>
          </w:p>
          <w:p w14:paraId="023A836C"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9D06D6D" w14:textId="77777777" w:rsidR="00C76C37" w:rsidRDefault="00C76C37" w:rsidP="00A4275D">
            <w:pPr>
              <w:spacing w:line="260" w:lineRule="exact"/>
              <w:jc w:val="both"/>
              <w:rPr>
                <w:rFonts w:cs="Arial"/>
                <w:szCs w:val="24"/>
                <w:lang w:eastAsia="en-US"/>
              </w:rPr>
            </w:pPr>
          </w:p>
        </w:tc>
      </w:tr>
      <w:tr w:rsidR="00C76C37" w14:paraId="5F739C3D" w14:textId="77777777" w:rsidTr="00A4275D">
        <w:tc>
          <w:tcPr>
            <w:tcW w:w="4247" w:type="dxa"/>
            <w:tcBorders>
              <w:top w:val="single" w:sz="4" w:space="0" w:color="auto"/>
              <w:left w:val="single" w:sz="4" w:space="0" w:color="auto"/>
              <w:bottom w:val="single" w:sz="4" w:space="0" w:color="auto"/>
              <w:right w:val="single" w:sz="4" w:space="0" w:color="auto"/>
            </w:tcBorders>
          </w:tcPr>
          <w:p w14:paraId="3C0DBBB5" w14:textId="77777777" w:rsidR="00C76C37" w:rsidRDefault="00C76C37" w:rsidP="00A4275D">
            <w:pPr>
              <w:spacing w:line="260" w:lineRule="exact"/>
              <w:rPr>
                <w:rFonts w:cs="Arial"/>
                <w:szCs w:val="24"/>
                <w:lang w:eastAsia="en-US"/>
              </w:rPr>
            </w:pPr>
            <w:r>
              <w:rPr>
                <w:rFonts w:cs="Arial"/>
              </w:rPr>
              <w:t>ZAKONITI ZASTOPNIKI PODIZVAJALCA:</w:t>
            </w:r>
          </w:p>
          <w:p w14:paraId="75E6E332"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5A6EA34" w14:textId="77777777" w:rsidR="00C76C37" w:rsidRDefault="00C76C37" w:rsidP="00A4275D">
            <w:pPr>
              <w:spacing w:line="260" w:lineRule="exact"/>
              <w:jc w:val="both"/>
              <w:rPr>
                <w:rFonts w:cs="Arial"/>
                <w:szCs w:val="24"/>
                <w:lang w:eastAsia="en-US"/>
              </w:rPr>
            </w:pPr>
          </w:p>
        </w:tc>
      </w:tr>
      <w:tr w:rsidR="00C76C37" w14:paraId="7016B8F0" w14:textId="77777777" w:rsidTr="00A4275D">
        <w:tc>
          <w:tcPr>
            <w:tcW w:w="4247" w:type="dxa"/>
            <w:tcBorders>
              <w:top w:val="single" w:sz="4" w:space="0" w:color="auto"/>
              <w:left w:val="single" w:sz="4" w:space="0" w:color="auto"/>
              <w:bottom w:val="single" w:sz="4" w:space="0" w:color="auto"/>
              <w:right w:val="single" w:sz="4" w:space="0" w:color="auto"/>
            </w:tcBorders>
            <w:hideMark/>
          </w:tcPr>
          <w:p w14:paraId="713DB7B5" w14:textId="77777777" w:rsidR="00C76C37" w:rsidRDefault="00C76C37" w:rsidP="00A4275D">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67BD9C01" w14:textId="77777777" w:rsidR="00C76C37" w:rsidRDefault="00C76C37" w:rsidP="00A4275D">
            <w:pPr>
              <w:spacing w:line="260" w:lineRule="exact"/>
              <w:jc w:val="both"/>
              <w:rPr>
                <w:rFonts w:cs="Arial"/>
                <w:szCs w:val="24"/>
                <w:lang w:eastAsia="en-US"/>
              </w:rPr>
            </w:pPr>
          </w:p>
        </w:tc>
      </w:tr>
      <w:tr w:rsidR="00C76C37" w14:paraId="296ED5E2" w14:textId="77777777" w:rsidTr="00A4275D">
        <w:tc>
          <w:tcPr>
            <w:tcW w:w="4247" w:type="dxa"/>
            <w:tcBorders>
              <w:top w:val="single" w:sz="4" w:space="0" w:color="auto"/>
              <w:left w:val="single" w:sz="4" w:space="0" w:color="auto"/>
              <w:bottom w:val="single" w:sz="4" w:space="0" w:color="auto"/>
              <w:right w:val="single" w:sz="4" w:space="0" w:color="auto"/>
            </w:tcBorders>
          </w:tcPr>
          <w:p w14:paraId="32C1C294" w14:textId="77777777" w:rsidR="00C76C37" w:rsidRDefault="00C76C37" w:rsidP="00A4275D">
            <w:pPr>
              <w:spacing w:line="260" w:lineRule="exact"/>
              <w:rPr>
                <w:rFonts w:cs="Arial"/>
                <w:szCs w:val="24"/>
                <w:lang w:eastAsia="en-US"/>
              </w:rPr>
            </w:pPr>
            <w:r>
              <w:rPr>
                <w:rFonts w:cs="Arial"/>
              </w:rPr>
              <w:t>KRAJ IZVEDBE DEL:</w:t>
            </w:r>
          </w:p>
          <w:p w14:paraId="4E52771D"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B07B16" w14:textId="77777777" w:rsidR="00C76C37" w:rsidRDefault="00C76C37" w:rsidP="00A4275D">
            <w:pPr>
              <w:spacing w:line="260" w:lineRule="exact"/>
              <w:jc w:val="both"/>
              <w:rPr>
                <w:rFonts w:cs="Arial"/>
                <w:szCs w:val="24"/>
                <w:lang w:eastAsia="en-US"/>
              </w:rPr>
            </w:pPr>
          </w:p>
        </w:tc>
      </w:tr>
      <w:tr w:rsidR="00C76C37" w14:paraId="655D8AC2" w14:textId="77777777" w:rsidTr="00A4275D">
        <w:tc>
          <w:tcPr>
            <w:tcW w:w="4247" w:type="dxa"/>
            <w:tcBorders>
              <w:top w:val="single" w:sz="4" w:space="0" w:color="auto"/>
              <w:left w:val="single" w:sz="4" w:space="0" w:color="auto"/>
              <w:bottom w:val="single" w:sz="4" w:space="0" w:color="auto"/>
              <w:right w:val="single" w:sz="4" w:space="0" w:color="auto"/>
            </w:tcBorders>
          </w:tcPr>
          <w:p w14:paraId="1C0FFF3E" w14:textId="77777777" w:rsidR="00C76C37" w:rsidRDefault="00C76C37" w:rsidP="00A4275D">
            <w:pPr>
              <w:spacing w:line="260" w:lineRule="exact"/>
              <w:rPr>
                <w:rFonts w:cs="Arial"/>
                <w:szCs w:val="24"/>
                <w:lang w:eastAsia="en-US"/>
              </w:rPr>
            </w:pPr>
            <w:r>
              <w:rPr>
                <w:rFonts w:cs="Arial"/>
              </w:rPr>
              <w:t>ROK IZVEDBE DEL:</w:t>
            </w:r>
          </w:p>
          <w:p w14:paraId="2CBFB395" w14:textId="77777777" w:rsidR="00C76C37" w:rsidRDefault="00C76C37" w:rsidP="00A4275D">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1592E99" w14:textId="77777777" w:rsidR="00C76C37" w:rsidRDefault="00C76C37" w:rsidP="00A4275D">
            <w:pPr>
              <w:spacing w:line="260" w:lineRule="exact"/>
              <w:jc w:val="both"/>
              <w:rPr>
                <w:rFonts w:cs="Arial"/>
                <w:szCs w:val="24"/>
                <w:lang w:eastAsia="en-US"/>
              </w:rPr>
            </w:pPr>
          </w:p>
        </w:tc>
      </w:tr>
    </w:tbl>
    <w:p w14:paraId="50A112E3" w14:textId="77777777" w:rsidR="00C76C37" w:rsidRDefault="00C76C37" w:rsidP="00C76C37">
      <w:pPr>
        <w:spacing w:line="260" w:lineRule="exact"/>
        <w:rPr>
          <w:rFonts w:cs="Arial"/>
          <w:lang w:eastAsia="en-US"/>
        </w:rPr>
      </w:pPr>
    </w:p>
    <w:p w14:paraId="4E5E6335" w14:textId="77777777" w:rsidR="00C76C37" w:rsidRDefault="00C76C37" w:rsidP="00C76C37">
      <w:pPr>
        <w:spacing w:line="260" w:lineRule="exact"/>
        <w:rPr>
          <w:rFonts w:cs="Arial"/>
          <w:b/>
          <w:noProof/>
          <w:color w:val="000000"/>
          <w:szCs w:val="24"/>
        </w:rPr>
      </w:pPr>
      <w:r>
        <w:br w:type="page"/>
      </w:r>
      <w:r w:rsidRPr="00761839">
        <w:rPr>
          <w:rFonts w:cs="Arial"/>
          <w:b/>
          <w:noProof/>
          <w:color w:val="000000"/>
        </w:rPr>
        <w:lastRenderedPageBreak/>
        <w:t>2. IZJAVA</w:t>
      </w:r>
    </w:p>
    <w:p w14:paraId="1610D2CE" w14:textId="77777777" w:rsidR="00C76C37" w:rsidRDefault="00C76C37" w:rsidP="00C76C37">
      <w:pPr>
        <w:spacing w:line="260" w:lineRule="exact"/>
      </w:pPr>
    </w:p>
    <w:p w14:paraId="1E73E78E" w14:textId="19EDBE3B" w:rsidR="00C76C37" w:rsidRDefault="00C76C37" w:rsidP="00C76C37">
      <w:pPr>
        <w:autoSpaceDE w:val="0"/>
        <w:autoSpaceDN w:val="0"/>
        <w:adjustRightInd w:val="0"/>
        <w:spacing w:line="260" w:lineRule="exact"/>
        <w:rPr>
          <w:rFonts w:cs="Arial"/>
          <w:color w:val="000000"/>
        </w:rPr>
      </w:pPr>
      <w:r>
        <w:rPr>
          <w:rFonts w:cs="Arial"/>
          <w:color w:val="000000"/>
        </w:rPr>
        <w:t>Spodaj podpisani zakoniti zastopnik podizvajalca hkrati:</w:t>
      </w:r>
    </w:p>
    <w:p w14:paraId="50A7AA02" w14:textId="77777777" w:rsidR="00ED6324" w:rsidRDefault="00ED6324" w:rsidP="00C76C37">
      <w:pPr>
        <w:autoSpaceDE w:val="0"/>
        <w:autoSpaceDN w:val="0"/>
        <w:adjustRightInd w:val="0"/>
        <w:spacing w:line="260" w:lineRule="exact"/>
        <w:rPr>
          <w:rFonts w:cs="Arial"/>
          <w:color w:val="000000"/>
        </w:rPr>
      </w:pPr>
    </w:p>
    <w:p w14:paraId="5DBA370C" w14:textId="77777777" w:rsidR="00C76C37" w:rsidRPr="004C572D" w:rsidRDefault="00C76C37" w:rsidP="005F6257">
      <w:pPr>
        <w:numPr>
          <w:ilvl w:val="0"/>
          <w:numId w:val="14"/>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4BDEBE92" w14:textId="77777777" w:rsidR="00C76C37" w:rsidRDefault="00C76C37" w:rsidP="005F6257">
      <w:pPr>
        <w:numPr>
          <w:ilvl w:val="0"/>
          <w:numId w:val="14"/>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3B41C081" w14:textId="77777777" w:rsidR="00C76C37" w:rsidRDefault="00C76C37" w:rsidP="00C76C37">
      <w:pPr>
        <w:spacing w:line="260" w:lineRule="exact"/>
        <w:rPr>
          <w:rFonts w:cs="Arial"/>
          <w:color w:val="000000"/>
        </w:rPr>
      </w:pPr>
    </w:p>
    <w:p w14:paraId="6482EA0E" w14:textId="77777777" w:rsidR="00C76C37" w:rsidRDefault="00C76C37" w:rsidP="00C76C37">
      <w:pPr>
        <w:spacing w:line="260" w:lineRule="exact"/>
      </w:pPr>
    </w:p>
    <w:p w14:paraId="0D5A0916" w14:textId="77777777" w:rsidR="00C76C37" w:rsidRDefault="00C76C37" w:rsidP="00C76C37">
      <w:pPr>
        <w:spacing w:line="260" w:lineRule="exact"/>
      </w:pPr>
    </w:p>
    <w:p w14:paraId="521B36FB" w14:textId="77777777" w:rsidR="00C76C37" w:rsidRDefault="00C76C37" w:rsidP="00C76C37">
      <w:pPr>
        <w:spacing w:line="260" w:lineRule="exact"/>
      </w:pPr>
    </w:p>
    <w:tbl>
      <w:tblPr>
        <w:tblW w:w="9825" w:type="dxa"/>
        <w:tblLayout w:type="fixed"/>
        <w:tblLook w:val="00A0" w:firstRow="1" w:lastRow="0" w:firstColumn="1" w:lastColumn="0" w:noHBand="0" w:noVBand="0"/>
      </w:tblPr>
      <w:tblGrid>
        <w:gridCol w:w="5202"/>
        <w:gridCol w:w="4623"/>
      </w:tblGrid>
      <w:tr w:rsidR="00C76C37" w14:paraId="6ED1D6D4" w14:textId="77777777" w:rsidTr="00A4275D">
        <w:tc>
          <w:tcPr>
            <w:tcW w:w="5204" w:type="dxa"/>
            <w:hideMark/>
          </w:tcPr>
          <w:p w14:paraId="7919188B" w14:textId="77777777" w:rsidR="00C76C37" w:rsidRDefault="00C76C37" w:rsidP="00A4275D">
            <w:pPr>
              <w:spacing w:line="260" w:lineRule="exact"/>
              <w:rPr>
                <w:rFonts w:cs="Arial"/>
                <w:szCs w:val="24"/>
                <w:lang w:eastAsia="en-US"/>
              </w:rPr>
            </w:pPr>
            <w:r>
              <w:rPr>
                <w:rFonts w:cs="Arial"/>
              </w:rPr>
              <w:t>Kraj in datum:</w:t>
            </w:r>
          </w:p>
          <w:p w14:paraId="52CF72C6" w14:textId="77777777" w:rsidR="00C76C37" w:rsidRDefault="00C76C37" w:rsidP="00A4275D">
            <w:pPr>
              <w:spacing w:line="260" w:lineRule="exact"/>
              <w:jc w:val="both"/>
              <w:rPr>
                <w:rFonts w:cs="Arial"/>
                <w:szCs w:val="24"/>
                <w:lang w:eastAsia="en-US"/>
              </w:rPr>
            </w:pPr>
            <w:r>
              <w:rPr>
                <w:rFonts w:cs="Arial"/>
              </w:rPr>
              <w:t>___________________________</w:t>
            </w:r>
          </w:p>
        </w:tc>
        <w:tc>
          <w:tcPr>
            <w:tcW w:w="4624" w:type="dxa"/>
            <w:hideMark/>
          </w:tcPr>
          <w:p w14:paraId="7B72ED84" w14:textId="77777777" w:rsidR="00C76C37" w:rsidRDefault="00C76C37" w:rsidP="00A4275D">
            <w:pPr>
              <w:spacing w:line="260" w:lineRule="exact"/>
              <w:rPr>
                <w:rFonts w:cs="Arial"/>
                <w:szCs w:val="24"/>
                <w:lang w:eastAsia="en-US"/>
              </w:rPr>
            </w:pPr>
            <w:r>
              <w:rPr>
                <w:rFonts w:cs="Arial"/>
              </w:rPr>
              <w:t>Odgovorna oseba (zakoniti zastopnik podizvajalca):</w:t>
            </w:r>
          </w:p>
          <w:p w14:paraId="030EEE1F" w14:textId="77777777" w:rsidR="00C76C37" w:rsidRDefault="00C76C37" w:rsidP="00A4275D">
            <w:pPr>
              <w:spacing w:line="260" w:lineRule="exact"/>
              <w:jc w:val="both"/>
              <w:rPr>
                <w:rFonts w:cs="Arial"/>
                <w:szCs w:val="24"/>
                <w:lang w:eastAsia="en-US"/>
              </w:rPr>
            </w:pPr>
            <w:r>
              <w:rPr>
                <w:rFonts w:cs="Arial"/>
              </w:rPr>
              <w:t>_______________________________</w:t>
            </w:r>
          </w:p>
        </w:tc>
      </w:tr>
      <w:tr w:rsidR="00C76C37" w14:paraId="5C5B9BC0" w14:textId="77777777" w:rsidTr="00A4275D">
        <w:tc>
          <w:tcPr>
            <w:tcW w:w="5204" w:type="dxa"/>
            <w:hideMark/>
          </w:tcPr>
          <w:p w14:paraId="032B6C5F" w14:textId="77777777" w:rsidR="00C76C37" w:rsidRDefault="00C76C37" w:rsidP="00A4275D">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C76C37" w14:paraId="24680AE7" w14:textId="77777777" w:rsidTr="00A4275D">
              <w:trPr>
                <w:trHeight w:val="1135"/>
              </w:trPr>
              <w:tc>
                <w:tcPr>
                  <w:tcW w:w="6245" w:type="dxa"/>
                </w:tcPr>
                <w:p w14:paraId="33E92B8A" w14:textId="77777777" w:rsidR="00C76C37" w:rsidRDefault="00C76C37" w:rsidP="00A4275D">
                  <w:pPr>
                    <w:autoSpaceDE w:val="0"/>
                    <w:autoSpaceDN w:val="0"/>
                    <w:adjustRightInd w:val="0"/>
                    <w:spacing w:line="260" w:lineRule="exact"/>
                    <w:rPr>
                      <w:rFonts w:cs="Arial"/>
                      <w:color w:val="000000"/>
                      <w:sz w:val="18"/>
                      <w:szCs w:val="18"/>
                      <w:lang w:eastAsia="en-US"/>
                    </w:rPr>
                  </w:pPr>
                </w:p>
                <w:p w14:paraId="13381B5D" w14:textId="77777777" w:rsidR="00C76C37" w:rsidRDefault="00C76C37" w:rsidP="00A4275D">
                  <w:pPr>
                    <w:autoSpaceDE w:val="0"/>
                    <w:autoSpaceDN w:val="0"/>
                    <w:adjustRightInd w:val="0"/>
                    <w:spacing w:line="260" w:lineRule="exact"/>
                    <w:rPr>
                      <w:rFonts w:cs="Arial"/>
                      <w:color w:val="000000"/>
                      <w:sz w:val="18"/>
                      <w:szCs w:val="18"/>
                    </w:rPr>
                  </w:pPr>
                </w:p>
                <w:p w14:paraId="6A7E7B2D" w14:textId="77777777" w:rsidR="00C76C37" w:rsidRDefault="00C76C37" w:rsidP="00A4275D">
                  <w:pPr>
                    <w:autoSpaceDE w:val="0"/>
                    <w:autoSpaceDN w:val="0"/>
                    <w:adjustRightInd w:val="0"/>
                    <w:spacing w:line="260" w:lineRule="exact"/>
                    <w:rPr>
                      <w:rFonts w:cs="Arial"/>
                      <w:color w:val="000000"/>
                      <w:sz w:val="18"/>
                      <w:szCs w:val="18"/>
                    </w:rPr>
                  </w:pPr>
                </w:p>
                <w:p w14:paraId="114856A0" w14:textId="77777777" w:rsidR="00C76C37" w:rsidRDefault="00C76C37" w:rsidP="00A4275D">
                  <w:pPr>
                    <w:autoSpaceDE w:val="0"/>
                    <w:autoSpaceDN w:val="0"/>
                    <w:adjustRightInd w:val="0"/>
                    <w:spacing w:line="260" w:lineRule="exact"/>
                    <w:rPr>
                      <w:rFonts w:cs="Arial"/>
                      <w:color w:val="000000"/>
                      <w:sz w:val="18"/>
                      <w:szCs w:val="18"/>
                    </w:rPr>
                  </w:pPr>
                </w:p>
                <w:p w14:paraId="1F2FF378" w14:textId="77777777" w:rsidR="00C76C37" w:rsidRDefault="00C76C37" w:rsidP="00A4275D">
                  <w:pPr>
                    <w:autoSpaceDE w:val="0"/>
                    <w:autoSpaceDN w:val="0"/>
                    <w:adjustRightInd w:val="0"/>
                    <w:spacing w:line="260" w:lineRule="exact"/>
                    <w:rPr>
                      <w:rFonts w:cs="Arial"/>
                      <w:color w:val="000000"/>
                      <w:szCs w:val="24"/>
                    </w:rPr>
                  </w:pPr>
                  <w:r>
                    <w:rPr>
                      <w:rFonts w:cs="Arial"/>
                      <w:color w:val="000000"/>
                    </w:rPr>
                    <w:t>Parafa ponudnika - glavnega izvajalca:</w:t>
                  </w:r>
                </w:p>
                <w:p w14:paraId="0D9C170B" w14:textId="77777777" w:rsidR="00C76C37" w:rsidRDefault="00C76C37" w:rsidP="00A4275D">
                  <w:pPr>
                    <w:autoSpaceDE w:val="0"/>
                    <w:autoSpaceDN w:val="0"/>
                    <w:adjustRightInd w:val="0"/>
                    <w:spacing w:line="260" w:lineRule="exact"/>
                    <w:rPr>
                      <w:rFonts w:cs="Arial"/>
                      <w:color w:val="000000"/>
                    </w:rPr>
                  </w:pPr>
                </w:p>
                <w:p w14:paraId="382CA94F" w14:textId="77777777" w:rsidR="00C76C37" w:rsidRDefault="00C76C37" w:rsidP="00A4275D">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4676F32B" w14:textId="77777777" w:rsidR="00C76C37" w:rsidRDefault="00C76C37" w:rsidP="00A4275D">
            <w:pPr>
              <w:spacing w:line="260" w:lineRule="exact"/>
              <w:jc w:val="both"/>
              <w:rPr>
                <w:rFonts w:cs="Arial"/>
                <w:szCs w:val="24"/>
                <w:lang w:eastAsia="en-US"/>
              </w:rPr>
            </w:pPr>
          </w:p>
        </w:tc>
      </w:tr>
    </w:tbl>
    <w:p w14:paraId="4172FA81" w14:textId="77777777" w:rsidR="00C76C37" w:rsidRDefault="00C76C37" w:rsidP="00C76C37">
      <w:pPr>
        <w:spacing w:line="260" w:lineRule="exact"/>
        <w:rPr>
          <w:color w:val="FFFFFF"/>
          <w:sz w:val="2"/>
          <w:szCs w:val="2"/>
          <w:lang w:eastAsia="en-US"/>
        </w:rPr>
      </w:pPr>
      <w:r>
        <w:rPr>
          <w:rStyle w:val="Sprotnaopomba-sklic"/>
          <w:color w:val="FFFFFF"/>
          <w:sz w:val="2"/>
          <w:szCs w:val="2"/>
        </w:rPr>
        <w:footnoteReference w:id="6"/>
      </w:r>
    </w:p>
    <w:p w14:paraId="7300F3F6" w14:textId="77777777" w:rsidR="00C76C37" w:rsidRDefault="00C76C37" w:rsidP="00C76C37">
      <w:pPr>
        <w:spacing w:line="260" w:lineRule="exact"/>
      </w:pPr>
      <w:r>
        <w:br w:type="page"/>
      </w:r>
    </w:p>
    <w:tbl>
      <w:tblPr>
        <w:tblW w:w="0" w:type="auto"/>
        <w:tblLook w:val="04A0" w:firstRow="1" w:lastRow="0" w:firstColumn="1" w:lastColumn="0" w:noHBand="0" w:noVBand="1"/>
      </w:tblPr>
      <w:tblGrid>
        <w:gridCol w:w="3108"/>
      </w:tblGrid>
      <w:tr w:rsidR="00C76C37" w14:paraId="551F48EC" w14:textId="77777777" w:rsidTr="00A4275D">
        <w:tc>
          <w:tcPr>
            <w:tcW w:w="1242" w:type="dxa"/>
            <w:hideMark/>
          </w:tcPr>
          <w:p w14:paraId="069C210D" w14:textId="77777777" w:rsidR="00C76C37" w:rsidRDefault="00C76C37" w:rsidP="00A4275D">
            <w:pPr>
              <w:spacing w:line="260" w:lineRule="exact"/>
              <w:rPr>
                <w:sz w:val="22"/>
                <w:szCs w:val="24"/>
                <w:lang w:eastAsia="en-US"/>
              </w:rPr>
            </w:pPr>
            <w:r>
              <w:lastRenderedPageBreak/>
              <w:t>Podizvajalec:</w:t>
            </w:r>
          </w:p>
          <w:p w14:paraId="2EACACCA" w14:textId="77777777" w:rsidR="00C76C37" w:rsidRDefault="00C76C37" w:rsidP="00A4275D">
            <w:pPr>
              <w:spacing w:line="260" w:lineRule="exact"/>
            </w:pPr>
            <w:r>
              <w:t>__________________________</w:t>
            </w:r>
          </w:p>
          <w:p w14:paraId="316D9CA6" w14:textId="77777777" w:rsidR="00C76C37" w:rsidRDefault="00C76C37" w:rsidP="00A4275D">
            <w:pPr>
              <w:spacing w:line="260" w:lineRule="exact"/>
              <w:jc w:val="both"/>
              <w:rPr>
                <w:sz w:val="22"/>
                <w:szCs w:val="24"/>
                <w:lang w:eastAsia="en-US"/>
              </w:rPr>
            </w:pPr>
            <w:r>
              <w:t>__________________________</w:t>
            </w:r>
          </w:p>
        </w:tc>
      </w:tr>
    </w:tbl>
    <w:p w14:paraId="2C3D5D8D" w14:textId="77777777" w:rsidR="00C76C37" w:rsidRDefault="00C76C37" w:rsidP="00C76C37">
      <w:pPr>
        <w:spacing w:line="260" w:lineRule="exact"/>
        <w:rPr>
          <w:szCs w:val="24"/>
          <w:lang w:eastAsia="en-US"/>
        </w:rPr>
      </w:pPr>
    </w:p>
    <w:p w14:paraId="493ABF91" w14:textId="77777777" w:rsidR="00C76C37" w:rsidRDefault="00C76C37" w:rsidP="00C76C37">
      <w:pPr>
        <w:spacing w:line="260" w:lineRule="exact"/>
      </w:pPr>
    </w:p>
    <w:p w14:paraId="6DD3F33E" w14:textId="77777777" w:rsidR="00C76C37" w:rsidRDefault="00C76C37" w:rsidP="00C76C37">
      <w:pPr>
        <w:spacing w:line="260" w:lineRule="exact"/>
        <w:rPr>
          <w:color w:val="000000"/>
        </w:rPr>
      </w:pPr>
    </w:p>
    <w:p w14:paraId="77277BFE" w14:textId="77777777" w:rsidR="00C76C37" w:rsidRDefault="00C76C37" w:rsidP="00C76C37">
      <w:pPr>
        <w:spacing w:line="260" w:lineRule="exact"/>
        <w:ind w:left="454" w:hanging="454"/>
        <w:jc w:val="center"/>
        <w:rPr>
          <w:b/>
          <w:color w:val="000000"/>
          <w:sz w:val="24"/>
        </w:rPr>
      </w:pPr>
      <w:bookmarkStart w:id="25" w:name="_Hlk189417813"/>
      <w:r>
        <w:rPr>
          <w:b/>
          <w:color w:val="000000"/>
          <w:sz w:val="24"/>
        </w:rPr>
        <w:t xml:space="preserve">ZAHTEVA PODIZVAJALCA </w:t>
      </w:r>
      <w:r>
        <w:rPr>
          <w:b/>
          <w:iCs/>
          <w:color w:val="000000"/>
          <w:sz w:val="24"/>
        </w:rPr>
        <w:t>ZA NEPOSREDNO PLAČILO</w:t>
      </w:r>
    </w:p>
    <w:bookmarkEnd w:id="25"/>
    <w:p w14:paraId="40CCC3D2" w14:textId="77777777" w:rsidR="00C76C37" w:rsidRDefault="00C76C37" w:rsidP="00C76C37">
      <w:pPr>
        <w:spacing w:line="260" w:lineRule="exact"/>
        <w:rPr>
          <w:color w:val="000000"/>
        </w:rPr>
      </w:pPr>
    </w:p>
    <w:p w14:paraId="0A813592" w14:textId="77777777" w:rsidR="00C76C37" w:rsidRDefault="00C76C37" w:rsidP="00C76C37">
      <w:pPr>
        <w:spacing w:line="260" w:lineRule="exact"/>
        <w:rPr>
          <w:color w:val="000000"/>
        </w:rPr>
      </w:pPr>
    </w:p>
    <w:p w14:paraId="19F0D332" w14:textId="77777777" w:rsidR="00C76C37" w:rsidRDefault="00C76C37" w:rsidP="00C76C37">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0883D2E8" w14:textId="77777777" w:rsidTr="00A4275D">
        <w:tc>
          <w:tcPr>
            <w:tcW w:w="9102" w:type="dxa"/>
            <w:tcBorders>
              <w:top w:val="nil"/>
              <w:left w:val="nil"/>
              <w:bottom w:val="single" w:sz="4" w:space="0" w:color="auto"/>
              <w:right w:val="nil"/>
            </w:tcBorders>
          </w:tcPr>
          <w:p w14:paraId="46E2DEA2" w14:textId="77777777" w:rsidR="00C76C37" w:rsidRDefault="00C76C37" w:rsidP="00A4275D">
            <w:pPr>
              <w:spacing w:line="260" w:lineRule="exact"/>
              <w:jc w:val="both"/>
              <w:rPr>
                <w:color w:val="000000"/>
                <w:szCs w:val="24"/>
                <w:lang w:eastAsia="en-US"/>
              </w:rPr>
            </w:pPr>
          </w:p>
        </w:tc>
      </w:tr>
    </w:tbl>
    <w:p w14:paraId="443ED0E4" w14:textId="77777777" w:rsidR="00C76C37" w:rsidRDefault="00C76C37" w:rsidP="00C76C37">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76C37" w14:paraId="1D74761C" w14:textId="77777777" w:rsidTr="00A4275D">
        <w:tc>
          <w:tcPr>
            <w:tcW w:w="9102" w:type="dxa"/>
            <w:tcBorders>
              <w:top w:val="nil"/>
              <w:left w:val="nil"/>
              <w:bottom w:val="single" w:sz="4" w:space="0" w:color="auto"/>
              <w:right w:val="nil"/>
            </w:tcBorders>
          </w:tcPr>
          <w:p w14:paraId="38E0A706" w14:textId="77777777" w:rsidR="00C76C37" w:rsidRDefault="00C76C37" w:rsidP="00A4275D">
            <w:pPr>
              <w:spacing w:line="260" w:lineRule="exact"/>
              <w:jc w:val="both"/>
              <w:rPr>
                <w:color w:val="000000"/>
                <w:szCs w:val="24"/>
                <w:lang w:eastAsia="en-US"/>
              </w:rPr>
            </w:pPr>
          </w:p>
        </w:tc>
      </w:tr>
    </w:tbl>
    <w:p w14:paraId="17E3DD5A" w14:textId="08201B50" w:rsidR="00C76C37" w:rsidRPr="002B7C61" w:rsidRDefault="00C76C37" w:rsidP="00C76C37">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C52FF5" w:rsidRPr="00CC0465">
        <w:rPr>
          <w:b/>
        </w:rPr>
        <w:t xml:space="preserve">Vzdrževanje, popravila in servisiranje klimatskih, prezračevalnih, hladilnih, energetskih in </w:t>
      </w:r>
      <w:proofErr w:type="spellStart"/>
      <w:r w:rsidR="00C52FF5" w:rsidRPr="00CC0465">
        <w:rPr>
          <w:b/>
        </w:rPr>
        <w:t>split</w:t>
      </w:r>
      <w:proofErr w:type="spellEnd"/>
      <w:r w:rsidR="00C52FF5" w:rsidRPr="00CC0465">
        <w:rPr>
          <w:b/>
        </w:rPr>
        <w:t xml:space="preserve"> sistemov</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1BAF7C9F" w14:textId="77777777" w:rsidR="00C76C37" w:rsidRPr="002B7C61" w:rsidRDefault="00C76C37" w:rsidP="00C76C37">
      <w:pPr>
        <w:spacing w:line="260" w:lineRule="exact"/>
        <w:rPr>
          <w:rFonts w:cs="Arial"/>
        </w:rPr>
      </w:pPr>
    </w:p>
    <w:p w14:paraId="364C98B5" w14:textId="77777777" w:rsidR="00C76C37" w:rsidRPr="002B7C61" w:rsidRDefault="00C76C37" w:rsidP="00C76C37">
      <w:pPr>
        <w:spacing w:line="260" w:lineRule="exact"/>
        <w:rPr>
          <w:rFonts w:cs="Arial"/>
        </w:rPr>
      </w:pPr>
    </w:p>
    <w:p w14:paraId="0EA5B7BC" w14:textId="77777777" w:rsidR="00DF0FC1" w:rsidRPr="002B7C61" w:rsidRDefault="00DF0FC1" w:rsidP="00DF0FC1">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rsidRPr="002B7C61" w14:paraId="6A065036" w14:textId="77777777" w:rsidTr="00FB1968">
        <w:tc>
          <w:tcPr>
            <w:tcW w:w="3430" w:type="dxa"/>
            <w:hideMark/>
          </w:tcPr>
          <w:p w14:paraId="06864E7D"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697DC4CF"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18F42A45" w14:textId="77777777" w:rsidR="00DF0FC1" w:rsidRPr="002B7C6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DF0FC1" w:rsidRPr="00540857" w14:paraId="6493730A" w14:textId="77777777" w:rsidTr="00FB1968">
        <w:tc>
          <w:tcPr>
            <w:tcW w:w="3430" w:type="dxa"/>
            <w:tcBorders>
              <w:top w:val="nil"/>
              <w:left w:val="nil"/>
              <w:bottom w:val="single" w:sz="4" w:space="0" w:color="auto"/>
              <w:right w:val="nil"/>
            </w:tcBorders>
          </w:tcPr>
          <w:p w14:paraId="0F401BD6"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297889A8"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1045AC41" w14:textId="77777777" w:rsidR="00DF0FC1" w:rsidRPr="00540857" w:rsidRDefault="00DF0FC1" w:rsidP="00FB1968">
            <w:pPr>
              <w:spacing w:line="260" w:lineRule="exact"/>
              <w:rPr>
                <w:b/>
                <w:color w:val="FFFFFF"/>
                <w:lang w:eastAsia="en-US"/>
              </w:rPr>
            </w:pPr>
            <w:r w:rsidRPr="00540857">
              <w:rPr>
                <w:rStyle w:val="Sprotnaopomba-sklic"/>
                <w:b/>
                <w:color w:val="FFFFFF"/>
              </w:rPr>
              <w:footnoteReference w:id="7"/>
            </w:r>
          </w:p>
          <w:p w14:paraId="5BEDF242"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3573" w:type="dxa"/>
            <w:tcBorders>
              <w:top w:val="nil"/>
              <w:left w:val="nil"/>
              <w:bottom w:val="single" w:sz="4" w:space="0" w:color="auto"/>
              <w:right w:val="nil"/>
            </w:tcBorders>
          </w:tcPr>
          <w:p w14:paraId="5273B41A" w14:textId="77777777" w:rsidR="00DF0FC1" w:rsidRPr="00540857"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BD13964" w14:textId="77777777" w:rsidR="00DF0FC1" w:rsidRPr="00540857"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07B12BF1" w14:textId="77777777" w:rsidR="00DF0FC1" w:rsidRPr="00540857" w:rsidRDefault="00DF0FC1" w:rsidP="00DF0FC1">
      <w:pPr>
        <w:widowControl w:val="0"/>
        <w:tabs>
          <w:tab w:val="left" w:pos="90"/>
          <w:tab w:val="left" w:pos="964"/>
        </w:tabs>
        <w:autoSpaceDE w:val="0"/>
        <w:autoSpaceDN w:val="0"/>
        <w:adjustRightInd w:val="0"/>
        <w:spacing w:line="260" w:lineRule="exact"/>
        <w:rPr>
          <w:rFonts w:cs="Arial"/>
          <w:b/>
          <w:color w:val="000000"/>
          <w:lang w:eastAsia="en-US"/>
        </w:rPr>
      </w:pPr>
    </w:p>
    <w:p w14:paraId="32EF5FD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70269EEB" w14:textId="77777777" w:rsidR="00C76C37" w:rsidRDefault="00C76C37" w:rsidP="00C76C37">
      <w:pPr>
        <w:spacing w:line="260" w:lineRule="exact"/>
        <w:rPr>
          <w:rFonts w:cs="Arial"/>
        </w:rPr>
      </w:pPr>
    </w:p>
    <w:p w14:paraId="14AB8C92" w14:textId="77777777" w:rsidR="00C76C37" w:rsidRDefault="00C76C37" w:rsidP="00C76C37">
      <w:pPr>
        <w:spacing w:line="260" w:lineRule="exact"/>
        <w:rPr>
          <w:rFonts w:cs="Arial"/>
        </w:rPr>
      </w:pPr>
    </w:p>
    <w:p w14:paraId="7AA7D710" w14:textId="7135B0AA" w:rsidR="0040545F" w:rsidRDefault="0040545F" w:rsidP="0040545F">
      <w:pPr>
        <w:autoSpaceDE w:val="0"/>
        <w:autoSpaceDN w:val="0"/>
        <w:adjustRightInd w:val="0"/>
        <w:rPr>
          <w:rFonts w:cs="Arial"/>
          <w:color w:val="000000"/>
          <w:lang w:eastAsia="en-US"/>
        </w:rPr>
      </w:pPr>
    </w:p>
    <w:p w14:paraId="33C75954" w14:textId="01BAB0D4" w:rsidR="00A309B1" w:rsidRDefault="00A309B1" w:rsidP="0040545F">
      <w:pPr>
        <w:autoSpaceDE w:val="0"/>
        <w:autoSpaceDN w:val="0"/>
        <w:adjustRightInd w:val="0"/>
        <w:rPr>
          <w:rFonts w:cs="Arial"/>
          <w:color w:val="000000"/>
          <w:lang w:eastAsia="en-US"/>
        </w:rPr>
      </w:pPr>
    </w:p>
    <w:p w14:paraId="519AFD50" w14:textId="77777777" w:rsidR="00DF0FC1" w:rsidRPr="002B7C61" w:rsidRDefault="00DF0FC1" w:rsidP="00DF0FC1">
      <w:pPr>
        <w:spacing w:line="260" w:lineRule="exact"/>
        <w:ind w:left="454" w:hanging="454"/>
        <w:jc w:val="center"/>
        <w:rPr>
          <w:b/>
          <w:color w:val="000000"/>
          <w:sz w:val="24"/>
          <w:szCs w:val="24"/>
        </w:rPr>
      </w:pPr>
      <w:bookmarkStart w:id="26" w:name="_Hlk189417818"/>
      <w:r w:rsidRPr="002B7C61">
        <w:rPr>
          <w:b/>
          <w:color w:val="000000"/>
          <w:sz w:val="24"/>
        </w:rPr>
        <w:t>IZJAVA PODIZVAJALCA, D</w:t>
      </w:r>
      <w:r w:rsidRPr="002B7C61">
        <w:rPr>
          <w:b/>
          <w:iCs/>
          <w:color w:val="000000"/>
          <w:sz w:val="24"/>
        </w:rPr>
        <w:t>A NEPOSREDNEGA PLAČILA NE ZAHTEVA</w:t>
      </w:r>
    </w:p>
    <w:bookmarkEnd w:id="26"/>
    <w:p w14:paraId="41F4BCE8" w14:textId="77777777" w:rsidR="00DF0FC1" w:rsidRPr="002B7C61" w:rsidRDefault="00DF0FC1" w:rsidP="00DF0FC1">
      <w:pPr>
        <w:widowControl w:val="0"/>
        <w:tabs>
          <w:tab w:val="left" w:pos="90"/>
          <w:tab w:val="left" w:pos="964"/>
        </w:tabs>
        <w:autoSpaceDE w:val="0"/>
        <w:autoSpaceDN w:val="0"/>
        <w:adjustRightInd w:val="0"/>
        <w:spacing w:line="260" w:lineRule="exact"/>
        <w:rPr>
          <w:rFonts w:cs="Arial"/>
          <w:color w:val="000000"/>
        </w:rPr>
      </w:pPr>
    </w:p>
    <w:p w14:paraId="64FFD7C3" w14:textId="77777777" w:rsidR="00DF0FC1" w:rsidRPr="002B7C61" w:rsidRDefault="00DF0FC1" w:rsidP="00DF0FC1">
      <w:pPr>
        <w:widowControl w:val="0"/>
        <w:tabs>
          <w:tab w:val="left" w:pos="90"/>
          <w:tab w:val="left" w:pos="964"/>
        </w:tabs>
        <w:autoSpaceDE w:val="0"/>
        <w:autoSpaceDN w:val="0"/>
        <w:adjustRightInd w:val="0"/>
        <w:spacing w:line="260" w:lineRule="exact"/>
        <w:jc w:val="both"/>
        <w:rPr>
          <w:rFonts w:cs="Arial"/>
          <w:color w:val="000000"/>
        </w:rPr>
      </w:pPr>
    </w:p>
    <w:p w14:paraId="4605389E" w14:textId="7B56C003" w:rsidR="00DF0FC1" w:rsidRPr="00223AD0" w:rsidRDefault="00DF0FC1" w:rsidP="00DF0FC1">
      <w:pPr>
        <w:spacing w:line="260" w:lineRule="exact"/>
        <w:jc w:val="both"/>
        <w:rPr>
          <w:rFonts w:cs="Arial"/>
          <w:b/>
          <w:color w:val="000000"/>
          <w:szCs w:val="24"/>
        </w:rPr>
      </w:pPr>
      <w:r w:rsidRPr="002B7C61">
        <w:rPr>
          <w:rFonts w:cs="Arial"/>
          <w:color w:val="000000"/>
        </w:rPr>
        <w:t>Izjavljamo, da za izvajanje javnega</w:t>
      </w:r>
      <w:r>
        <w:rPr>
          <w:rFonts w:cs="Arial"/>
          <w:color w:val="000000"/>
        </w:rPr>
        <w:t xml:space="preserve"> naročila</w:t>
      </w:r>
      <w:r w:rsidRPr="002B7C61">
        <w:rPr>
          <w:rFonts w:cs="Arial"/>
          <w:color w:val="000000"/>
        </w:rPr>
        <w:t xml:space="preserve"> </w:t>
      </w:r>
      <w:r w:rsidR="00E41E07" w:rsidRPr="00CC0465">
        <w:rPr>
          <w:b/>
        </w:rPr>
        <w:t xml:space="preserve">Vzdrževanje, popravila in servisiranje klimatskih, prezračevalnih, hladilnih, energetskih in </w:t>
      </w:r>
      <w:proofErr w:type="spellStart"/>
      <w:r w:rsidR="00E41E07" w:rsidRPr="00CC0465">
        <w:rPr>
          <w:b/>
        </w:rPr>
        <w:t>split</w:t>
      </w:r>
      <w:proofErr w:type="spellEnd"/>
      <w:r w:rsidR="00E41E07" w:rsidRPr="00CC0465">
        <w:rPr>
          <w:b/>
        </w:rPr>
        <w:t xml:space="preserve"> sistemov</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DF0FC1" w:rsidRPr="00223AD0" w14:paraId="01994488" w14:textId="77777777" w:rsidTr="00FB1968">
        <w:tc>
          <w:tcPr>
            <w:tcW w:w="9102" w:type="dxa"/>
            <w:tcBorders>
              <w:top w:val="nil"/>
              <w:left w:val="nil"/>
              <w:bottom w:val="single" w:sz="4" w:space="0" w:color="auto"/>
              <w:right w:val="nil"/>
            </w:tcBorders>
          </w:tcPr>
          <w:p w14:paraId="5159EB00" w14:textId="77777777" w:rsidR="00DF0FC1" w:rsidRPr="00223AD0" w:rsidRDefault="00DF0FC1" w:rsidP="00FB1968">
            <w:pPr>
              <w:spacing w:line="260" w:lineRule="exact"/>
              <w:jc w:val="both"/>
              <w:rPr>
                <w:b/>
                <w:color w:val="000000"/>
                <w:szCs w:val="24"/>
                <w:lang w:eastAsia="en-US"/>
              </w:rPr>
            </w:pPr>
          </w:p>
        </w:tc>
      </w:tr>
    </w:tbl>
    <w:p w14:paraId="6FE6CD9A" w14:textId="77777777" w:rsidR="00DF0FC1" w:rsidRDefault="00DF0FC1" w:rsidP="00DF0FC1">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046A6FA2"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02493B0D"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p w14:paraId="4E6B00BE" w14:textId="77777777" w:rsidR="00DF0FC1" w:rsidRDefault="00DF0FC1" w:rsidP="00DF0FC1">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F0FC1" w14:paraId="701652E6" w14:textId="77777777" w:rsidTr="00FB1968">
        <w:tc>
          <w:tcPr>
            <w:tcW w:w="3430" w:type="dxa"/>
            <w:hideMark/>
          </w:tcPr>
          <w:p w14:paraId="7A085A81"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2D8503C5"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EE6E9C" w14:textId="77777777" w:rsidR="00DF0FC1" w:rsidRDefault="00DF0FC1" w:rsidP="00FB1968">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DF0FC1" w14:paraId="724C9373" w14:textId="77777777" w:rsidTr="00FB1968">
        <w:tc>
          <w:tcPr>
            <w:tcW w:w="3430" w:type="dxa"/>
            <w:tcBorders>
              <w:top w:val="nil"/>
              <w:left w:val="nil"/>
              <w:bottom w:val="single" w:sz="4" w:space="0" w:color="auto"/>
              <w:right w:val="nil"/>
            </w:tcBorders>
          </w:tcPr>
          <w:p w14:paraId="237747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320E369F"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66523319" w14:textId="77777777" w:rsidR="00DF0FC1" w:rsidRPr="007302CB" w:rsidRDefault="00DF0FC1" w:rsidP="00FB1968">
            <w:pPr>
              <w:spacing w:line="260" w:lineRule="exact"/>
              <w:jc w:val="both"/>
              <w:rPr>
                <w:rFonts w:cs="Arial"/>
                <w:b/>
                <w:szCs w:val="24"/>
                <w:lang w:eastAsia="en-US"/>
              </w:rPr>
            </w:pPr>
          </w:p>
        </w:tc>
        <w:tc>
          <w:tcPr>
            <w:tcW w:w="3573" w:type="dxa"/>
            <w:tcBorders>
              <w:top w:val="nil"/>
              <w:left w:val="nil"/>
              <w:bottom w:val="single" w:sz="4" w:space="0" w:color="auto"/>
              <w:right w:val="nil"/>
            </w:tcBorders>
          </w:tcPr>
          <w:p w14:paraId="7A7F2EE7" w14:textId="77777777" w:rsidR="00DF0FC1" w:rsidRPr="007302CB" w:rsidRDefault="00DF0FC1" w:rsidP="00FB1968">
            <w:pPr>
              <w:widowControl w:val="0"/>
              <w:tabs>
                <w:tab w:val="left" w:pos="5580"/>
              </w:tabs>
              <w:autoSpaceDE w:val="0"/>
              <w:autoSpaceDN w:val="0"/>
              <w:adjustRightInd w:val="0"/>
              <w:spacing w:before="48" w:line="260" w:lineRule="exact"/>
              <w:rPr>
                <w:rFonts w:cs="Arial"/>
                <w:b/>
                <w:szCs w:val="24"/>
                <w:lang w:eastAsia="en-US"/>
              </w:rPr>
            </w:pPr>
          </w:p>
          <w:p w14:paraId="7C37588A" w14:textId="77777777" w:rsidR="00DF0FC1" w:rsidRPr="007302CB" w:rsidRDefault="00DF0FC1" w:rsidP="00FB1968">
            <w:pPr>
              <w:widowControl w:val="0"/>
              <w:tabs>
                <w:tab w:val="left" w:pos="5580"/>
              </w:tabs>
              <w:autoSpaceDE w:val="0"/>
              <w:autoSpaceDN w:val="0"/>
              <w:adjustRightInd w:val="0"/>
              <w:spacing w:before="48" w:line="260" w:lineRule="exact"/>
              <w:jc w:val="both"/>
              <w:rPr>
                <w:rFonts w:cs="Arial"/>
                <w:b/>
                <w:szCs w:val="24"/>
                <w:lang w:eastAsia="en-US"/>
              </w:rPr>
            </w:pPr>
          </w:p>
        </w:tc>
      </w:tr>
    </w:tbl>
    <w:p w14:paraId="6725B9DC" w14:textId="2D5826D5" w:rsidR="00A309B1" w:rsidRDefault="00A309B1" w:rsidP="0040545F">
      <w:pPr>
        <w:autoSpaceDE w:val="0"/>
        <w:autoSpaceDN w:val="0"/>
        <w:adjustRightInd w:val="0"/>
        <w:rPr>
          <w:rFonts w:cs="Arial"/>
          <w:color w:val="000000"/>
          <w:lang w:eastAsia="en-US"/>
        </w:rPr>
      </w:pPr>
    </w:p>
    <w:p w14:paraId="3D4D0A53" w14:textId="4F91F4FB" w:rsidR="00A309B1" w:rsidRDefault="00A309B1" w:rsidP="0040545F">
      <w:pPr>
        <w:autoSpaceDE w:val="0"/>
        <w:autoSpaceDN w:val="0"/>
        <w:adjustRightInd w:val="0"/>
        <w:rPr>
          <w:rFonts w:cs="Arial"/>
          <w:color w:val="000000"/>
          <w:lang w:eastAsia="en-US"/>
        </w:rPr>
      </w:pPr>
    </w:p>
    <w:p w14:paraId="2D70316D" w14:textId="4425002F" w:rsidR="00A309B1" w:rsidRDefault="00A309B1" w:rsidP="0040545F">
      <w:pPr>
        <w:autoSpaceDE w:val="0"/>
        <w:autoSpaceDN w:val="0"/>
        <w:adjustRightInd w:val="0"/>
        <w:rPr>
          <w:rFonts w:cs="Arial"/>
          <w:color w:val="000000"/>
          <w:lang w:eastAsia="en-US"/>
        </w:rPr>
      </w:pPr>
    </w:p>
    <w:p w14:paraId="5A84DFE4" w14:textId="368E1F58" w:rsidR="00A309B1" w:rsidRDefault="00A309B1" w:rsidP="0040545F">
      <w:pPr>
        <w:autoSpaceDE w:val="0"/>
        <w:autoSpaceDN w:val="0"/>
        <w:adjustRightInd w:val="0"/>
        <w:rPr>
          <w:rFonts w:cs="Arial"/>
          <w:color w:val="000000"/>
          <w:lang w:eastAsia="en-US"/>
        </w:rPr>
      </w:pPr>
    </w:p>
    <w:p w14:paraId="055553EE" w14:textId="35818696" w:rsidR="00A309B1" w:rsidRDefault="00A309B1"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41E07" w:rsidRPr="00583B52" w14:paraId="697D9754" w14:textId="77777777" w:rsidTr="00FB1968">
        <w:tc>
          <w:tcPr>
            <w:tcW w:w="1559" w:type="dxa"/>
            <w:tcBorders>
              <w:top w:val="single" w:sz="4" w:space="0" w:color="000000"/>
              <w:left w:val="single" w:sz="4" w:space="0" w:color="000000"/>
              <w:bottom w:val="single" w:sz="4" w:space="0" w:color="000000"/>
              <w:right w:val="single" w:sz="4" w:space="0" w:color="000000"/>
            </w:tcBorders>
            <w:vAlign w:val="center"/>
            <w:hideMark/>
          </w:tcPr>
          <w:p w14:paraId="4883205E" w14:textId="2CD82B87" w:rsidR="00E41E07" w:rsidRPr="00583B52" w:rsidRDefault="00E41E07" w:rsidP="00FB1968">
            <w:pPr>
              <w:jc w:val="both"/>
              <w:rPr>
                <w:b/>
                <w:szCs w:val="24"/>
                <w:lang w:eastAsia="en-US"/>
              </w:rPr>
            </w:pPr>
            <w:r w:rsidRPr="00583B52">
              <w:rPr>
                <w:b/>
              </w:rPr>
              <w:lastRenderedPageBreak/>
              <w:t xml:space="preserve">Obrazec št. </w:t>
            </w:r>
            <w:r>
              <w:rPr>
                <w:b/>
              </w:rPr>
              <w:t>9</w:t>
            </w:r>
          </w:p>
        </w:tc>
      </w:tr>
    </w:tbl>
    <w:p w14:paraId="122361E9" w14:textId="77777777" w:rsidR="00E41E07" w:rsidRPr="00583B52" w:rsidRDefault="00E41E07" w:rsidP="00E41E07">
      <w:pPr>
        <w:widowControl w:val="0"/>
        <w:tabs>
          <w:tab w:val="left" w:pos="90"/>
          <w:tab w:val="left" w:pos="964"/>
        </w:tabs>
        <w:autoSpaceDE w:val="0"/>
        <w:autoSpaceDN w:val="0"/>
        <w:adjustRightInd w:val="0"/>
        <w:jc w:val="both"/>
        <w:rPr>
          <w:rFonts w:cs="Arial"/>
          <w:i/>
          <w:color w:val="000000"/>
        </w:rPr>
      </w:pPr>
    </w:p>
    <w:p w14:paraId="726FECCD" w14:textId="77777777" w:rsidR="00E41E07" w:rsidRDefault="00E41E07" w:rsidP="00E41E07">
      <w:pPr>
        <w:tabs>
          <w:tab w:val="left" w:pos="4860"/>
        </w:tabs>
        <w:jc w:val="both"/>
      </w:pPr>
    </w:p>
    <w:p w14:paraId="4ADC676A" w14:textId="77777777" w:rsidR="00E41E07" w:rsidRPr="00EA7AAB" w:rsidRDefault="00E41E07" w:rsidP="00E41E07">
      <w:pPr>
        <w:jc w:val="center"/>
        <w:rPr>
          <w:b/>
          <w:sz w:val="24"/>
          <w:szCs w:val="24"/>
        </w:rPr>
      </w:pPr>
      <w:r w:rsidRPr="00EA7AAB">
        <w:rPr>
          <w:b/>
          <w:sz w:val="24"/>
          <w:szCs w:val="24"/>
        </w:rPr>
        <w:t>REFERENC</w:t>
      </w:r>
      <w:r>
        <w:rPr>
          <w:b/>
          <w:sz w:val="24"/>
          <w:szCs w:val="24"/>
        </w:rPr>
        <w:t>A</w:t>
      </w:r>
    </w:p>
    <w:p w14:paraId="04781990" w14:textId="77777777" w:rsidR="00E41E07" w:rsidRPr="00EA7AAB" w:rsidRDefault="00E41E07" w:rsidP="00E41E07">
      <w:pPr>
        <w:jc w:val="center"/>
        <w:rPr>
          <w:b/>
        </w:rPr>
      </w:pPr>
    </w:p>
    <w:p w14:paraId="0E796ACE" w14:textId="77777777" w:rsidR="00E41E07" w:rsidRPr="00EA7AAB" w:rsidRDefault="00E41E07" w:rsidP="00E41E07">
      <w:pPr>
        <w:jc w:val="both"/>
        <w:rPr>
          <w:b/>
        </w:rPr>
      </w:pPr>
    </w:p>
    <w:p w14:paraId="63030ADE" w14:textId="23013E21" w:rsidR="00E41E07" w:rsidRPr="00EA7AAB" w:rsidRDefault="00E41E07" w:rsidP="00E41E07">
      <w:pPr>
        <w:jc w:val="both"/>
        <w:rPr>
          <w:bCs/>
          <w:szCs w:val="24"/>
        </w:rPr>
      </w:pPr>
      <w:bookmarkStart w:id="27" w:name="_Hlk224034254"/>
      <w:r w:rsidRPr="00EA7AAB">
        <w:rPr>
          <w:bCs/>
          <w:szCs w:val="24"/>
        </w:rPr>
        <w:t xml:space="preserve">Javno naročilo: </w:t>
      </w:r>
      <w:r w:rsidRPr="00CC0465">
        <w:rPr>
          <w:b/>
        </w:rPr>
        <w:t>VZDRŽEVANJE, POPRAVILA IN SERVISIRANJE KLIMATSKIH, PREZRAČEVALNIH, HLADILNIH, ENERGETSKIH IN SPLIT SISTEMOV</w:t>
      </w:r>
    </w:p>
    <w:p w14:paraId="06C4E309" w14:textId="6DFC1C83" w:rsidR="00E41E07" w:rsidRDefault="00E41E07" w:rsidP="00E41E07">
      <w:pPr>
        <w:rPr>
          <w:bCs/>
        </w:rPr>
      </w:pPr>
      <w:r w:rsidRPr="004B73EA">
        <w:rPr>
          <w:bCs/>
        </w:rPr>
        <w:t xml:space="preserve">Št. javnega naročila: </w:t>
      </w:r>
      <w:proofErr w:type="spellStart"/>
      <w:r w:rsidRPr="004B73EA">
        <w:rPr>
          <w:bCs/>
        </w:rPr>
        <w:t>JN</w:t>
      </w:r>
      <w:proofErr w:type="spellEnd"/>
      <w:r w:rsidRPr="004B73EA">
        <w:rPr>
          <w:bCs/>
        </w:rPr>
        <w:t>-00</w:t>
      </w:r>
      <w:r>
        <w:rPr>
          <w:bCs/>
        </w:rPr>
        <w:t>05</w:t>
      </w:r>
      <w:r w:rsidRPr="004B73EA">
        <w:rPr>
          <w:bCs/>
        </w:rPr>
        <w:t>/202</w:t>
      </w:r>
      <w:r>
        <w:rPr>
          <w:bCs/>
        </w:rPr>
        <w:t>6</w:t>
      </w:r>
    </w:p>
    <w:bookmarkEnd w:id="27"/>
    <w:p w14:paraId="5B925664" w14:textId="77777777" w:rsidR="00F8522E" w:rsidRPr="00E55166" w:rsidRDefault="00F8522E" w:rsidP="00F8522E">
      <w:pPr>
        <w:rPr>
          <w:b/>
        </w:rPr>
      </w:pPr>
    </w:p>
    <w:p w14:paraId="30B63784" w14:textId="77777777" w:rsidR="00F8522E" w:rsidRPr="00E55166" w:rsidRDefault="00F8522E" w:rsidP="00F8522E">
      <w:pPr>
        <w:rPr>
          <w:b/>
          <w:bCs/>
          <w:szCs w:val="24"/>
        </w:rPr>
      </w:pPr>
    </w:p>
    <w:tbl>
      <w:tblPr>
        <w:tblW w:w="9156" w:type="dxa"/>
        <w:tblInd w:w="55" w:type="dxa"/>
        <w:tblLayout w:type="fixed"/>
        <w:tblCellMar>
          <w:top w:w="55" w:type="dxa"/>
          <w:left w:w="55" w:type="dxa"/>
          <w:bottom w:w="55" w:type="dxa"/>
          <w:right w:w="55" w:type="dxa"/>
        </w:tblCellMar>
        <w:tblLook w:val="00A0" w:firstRow="1" w:lastRow="0" w:firstColumn="1" w:lastColumn="0" w:noHBand="0" w:noVBand="0"/>
      </w:tblPr>
      <w:tblGrid>
        <w:gridCol w:w="4904"/>
        <w:gridCol w:w="4252"/>
      </w:tblGrid>
      <w:tr w:rsidR="00F8522E" w:rsidRPr="00E55166" w14:paraId="4B53834A" w14:textId="77777777" w:rsidTr="00F8522E">
        <w:tc>
          <w:tcPr>
            <w:tcW w:w="4904" w:type="dxa"/>
            <w:tcBorders>
              <w:top w:val="single" w:sz="2" w:space="0" w:color="000000"/>
              <w:left w:val="single" w:sz="2" w:space="0" w:color="000000"/>
              <w:bottom w:val="single" w:sz="4" w:space="0" w:color="000000"/>
              <w:right w:val="nil"/>
            </w:tcBorders>
            <w:vAlign w:val="center"/>
            <w:hideMark/>
          </w:tcPr>
          <w:p w14:paraId="597C984C" w14:textId="29915364" w:rsidR="00F8522E" w:rsidRPr="00E55166" w:rsidRDefault="00F8522E" w:rsidP="00FB1968">
            <w:pPr>
              <w:widowControl w:val="0"/>
              <w:suppressLineNumbers/>
              <w:suppressAutoHyphens/>
              <w:rPr>
                <w:rFonts w:cs="Arial"/>
                <w:b/>
                <w:bCs/>
                <w:kern w:val="2"/>
                <w:szCs w:val="24"/>
              </w:rPr>
            </w:pPr>
            <w:r>
              <w:rPr>
                <w:rFonts w:cs="Arial"/>
                <w:b/>
                <w:bCs/>
                <w:kern w:val="2"/>
                <w:szCs w:val="24"/>
              </w:rPr>
              <w:t xml:space="preserve">Gospodarski subjekt </w:t>
            </w:r>
            <w:r w:rsidRPr="00694158">
              <w:rPr>
                <w:rFonts w:cs="Arial"/>
                <w:kern w:val="2"/>
                <w:szCs w:val="24"/>
              </w:rPr>
              <w:t>(izvajalec referenčnega posla)</w:t>
            </w:r>
          </w:p>
        </w:tc>
        <w:tc>
          <w:tcPr>
            <w:tcW w:w="4252" w:type="dxa"/>
            <w:tcBorders>
              <w:top w:val="single" w:sz="2" w:space="0" w:color="000000"/>
              <w:left w:val="single" w:sz="2" w:space="0" w:color="000000"/>
              <w:bottom w:val="single" w:sz="2" w:space="0" w:color="000000"/>
              <w:right w:val="single" w:sz="2" w:space="0" w:color="000000"/>
            </w:tcBorders>
            <w:vAlign w:val="center"/>
          </w:tcPr>
          <w:p w14:paraId="1BEB712E" w14:textId="77777777" w:rsidR="00F8522E" w:rsidRPr="00E55166" w:rsidRDefault="00F8522E" w:rsidP="00FB1968">
            <w:pPr>
              <w:widowControl w:val="0"/>
              <w:suppressLineNumbers/>
              <w:suppressAutoHyphens/>
              <w:rPr>
                <w:rFonts w:ascii="Verdana" w:hAnsi="Verdana"/>
                <w:kern w:val="2"/>
                <w:szCs w:val="24"/>
              </w:rPr>
            </w:pPr>
          </w:p>
          <w:p w14:paraId="3261B5D2" w14:textId="77777777" w:rsidR="00F8522E" w:rsidRPr="00E55166" w:rsidRDefault="00F8522E" w:rsidP="00FB1968">
            <w:pPr>
              <w:widowControl w:val="0"/>
              <w:suppressLineNumbers/>
              <w:suppressAutoHyphens/>
              <w:rPr>
                <w:rFonts w:ascii="Verdana" w:hAnsi="Verdana"/>
                <w:kern w:val="2"/>
                <w:szCs w:val="24"/>
              </w:rPr>
            </w:pPr>
          </w:p>
          <w:p w14:paraId="69891766"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3B81CC39" w14:textId="77777777" w:rsidTr="00F8522E">
        <w:tc>
          <w:tcPr>
            <w:tcW w:w="4904" w:type="dxa"/>
            <w:tcBorders>
              <w:top w:val="single" w:sz="2" w:space="0" w:color="000000"/>
              <w:left w:val="single" w:sz="2" w:space="0" w:color="000000"/>
              <w:bottom w:val="single" w:sz="4" w:space="0" w:color="000000"/>
              <w:right w:val="nil"/>
            </w:tcBorders>
            <w:vAlign w:val="center"/>
            <w:hideMark/>
          </w:tcPr>
          <w:p w14:paraId="08FD3ECE" w14:textId="4738E976"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Naročnik referenčnega posla (naziv in naslov)</w:t>
            </w:r>
          </w:p>
        </w:tc>
        <w:tc>
          <w:tcPr>
            <w:tcW w:w="4252" w:type="dxa"/>
            <w:tcBorders>
              <w:top w:val="single" w:sz="2" w:space="0" w:color="000000"/>
              <w:left w:val="single" w:sz="2" w:space="0" w:color="000000"/>
              <w:bottom w:val="single" w:sz="2" w:space="0" w:color="000000"/>
              <w:right w:val="single" w:sz="2" w:space="0" w:color="000000"/>
            </w:tcBorders>
            <w:vAlign w:val="center"/>
          </w:tcPr>
          <w:p w14:paraId="765F27AB"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5338F305" w14:textId="77777777" w:rsidTr="00F8522E">
        <w:tc>
          <w:tcPr>
            <w:tcW w:w="4904" w:type="dxa"/>
            <w:tcBorders>
              <w:top w:val="single" w:sz="4" w:space="0" w:color="000000"/>
              <w:left w:val="single" w:sz="2" w:space="0" w:color="000000"/>
              <w:bottom w:val="single" w:sz="4" w:space="0" w:color="000000"/>
              <w:right w:val="single" w:sz="4" w:space="0" w:color="000000"/>
            </w:tcBorders>
            <w:vAlign w:val="center"/>
            <w:hideMark/>
          </w:tcPr>
          <w:p w14:paraId="5F164E99" w14:textId="443A4964"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Ime referenčnega posla</w:t>
            </w:r>
          </w:p>
        </w:tc>
        <w:tc>
          <w:tcPr>
            <w:tcW w:w="4252" w:type="dxa"/>
            <w:tcBorders>
              <w:top w:val="nil"/>
              <w:left w:val="single" w:sz="4" w:space="0" w:color="000000"/>
              <w:bottom w:val="single" w:sz="2" w:space="0" w:color="000000"/>
              <w:right w:val="single" w:sz="2" w:space="0" w:color="000000"/>
            </w:tcBorders>
            <w:vAlign w:val="center"/>
          </w:tcPr>
          <w:p w14:paraId="75D238B1" w14:textId="77777777" w:rsidR="00F8522E" w:rsidRPr="00E55166" w:rsidRDefault="00F8522E" w:rsidP="00FB1968">
            <w:pPr>
              <w:widowControl w:val="0"/>
              <w:suppressLineNumbers/>
              <w:suppressAutoHyphens/>
              <w:rPr>
                <w:rFonts w:ascii="Verdana" w:hAnsi="Verdana"/>
                <w:kern w:val="2"/>
                <w:szCs w:val="24"/>
              </w:rPr>
            </w:pPr>
          </w:p>
          <w:p w14:paraId="1CD5DAD6"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38CEA411" w14:textId="77777777" w:rsidTr="00F8522E">
        <w:tc>
          <w:tcPr>
            <w:tcW w:w="4904" w:type="dxa"/>
            <w:tcBorders>
              <w:top w:val="single" w:sz="2" w:space="0" w:color="000000"/>
              <w:left w:val="single" w:sz="2" w:space="0" w:color="000000"/>
              <w:bottom w:val="single" w:sz="2" w:space="0" w:color="000000"/>
              <w:right w:val="nil"/>
            </w:tcBorders>
            <w:vAlign w:val="center"/>
          </w:tcPr>
          <w:p w14:paraId="4ACFF842" w14:textId="77777777" w:rsidR="00F8522E" w:rsidRPr="00E55166" w:rsidRDefault="00F8522E" w:rsidP="00FB1968">
            <w:pPr>
              <w:widowControl w:val="0"/>
              <w:suppressLineNumbers/>
              <w:suppressAutoHyphens/>
              <w:rPr>
                <w:rFonts w:cs="Arial"/>
                <w:b/>
                <w:bCs/>
                <w:kern w:val="2"/>
                <w:szCs w:val="24"/>
              </w:rPr>
            </w:pPr>
          </w:p>
          <w:p w14:paraId="2773D5F8" w14:textId="77777777" w:rsidR="00F8522E" w:rsidRPr="00E55166" w:rsidRDefault="00F8522E" w:rsidP="00FB1968">
            <w:pPr>
              <w:widowControl w:val="0"/>
              <w:suppressLineNumbers/>
              <w:suppressAutoHyphens/>
              <w:rPr>
                <w:rFonts w:cs="Arial"/>
                <w:b/>
                <w:bCs/>
                <w:kern w:val="2"/>
                <w:szCs w:val="24"/>
              </w:rPr>
            </w:pPr>
          </w:p>
          <w:p w14:paraId="20C20134" w14:textId="7994260A" w:rsidR="00F8522E" w:rsidRDefault="00F8522E" w:rsidP="00F8522E">
            <w:pPr>
              <w:widowControl w:val="0"/>
              <w:suppressLineNumbers/>
              <w:suppressAutoHyphens/>
              <w:rPr>
                <w:rFonts w:cs="Arial"/>
                <w:b/>
                <w:bCs/>
                <w:kern w:val="2"/>
                <w:szCs w:val="24"/>
              </w:rPr>
            </w:pPr>
            <w:r w:rsidRPr="00E55166">
              <w:rPr>
                <w:rFonts w:cs="Arial"/>
                <w:b/>
                <w:bCs/>
                <w:kern w:val="2"/>
                <w:szCs w:val="24"/>
              </w:rPr>
              <w:t>Opis posla (npr. izvedene aktivnosti</w:t>
            </w:r>
            <w:r>
              <w:rPr>
                <w:rFonts w:cs="Arial"/>
                <w:b/>
                <w:bCs/>
                <w:kern w:val="2"/>
                <w:szCs w:val="24"/>
              </w:rPr>
              <w:t>)</w:t>
            </w:r>
          </w:p>
          <w:p w14:paraId="4D1E8EC1" w14:textId="5DA1027B" w:rsidR="00F8522E" w:rsidRPr="00E55166" w:rsidRDefault="00F8522E" w:rsidP="00F8522E">
            <w:pPr>
              <w:widowControl w:val="0"/>
              <w:suppressLineNumbers/>
              <w:suppressAutoHyphens/>
              <w:rPr>
                <w:rFonts w:cs="Arial"/>
                <w:b/>
                <w:bCs/>
                <w:kern w:val="2"/>
                <w:szCs w:val="24"/>
              </w:rPr>
            </w:pPr>
          </w:p>
        </w:tc>
        <w:tc>
          <w:tcPr>
            <w:tcW w:w="4252" w:type="dxa"/>
            <w:tcBorders>
              <w:top w:val="nil"/>
              <w:left w:val="single" w:sz="2" w:space="0" w:color="000000"/>
              <w:bottom w:val="single" w:sz="2" w:space="0" w:color="000000"/>
              <w:right w:val="single" w:sz="2" w:space="0" w:color="000000"/>
            </w:tcBorders>
            <w:vAlign w:val="center"/>
          </w:tcPr>
          <w:p w14:paraId="28575117"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4D0B9065"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6A78E94E"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Izvajalec referenčnega posla</w:t>
            </w:r>
          </w:p>
        </w:tc>
        <w:tc>
          <w:tcPr>
            <w:tcW w:w="4252" w:type="dxa"/>
            <w:tcBorders>
              <w:top w:val="nil"/>
              <w:left w:val="single" w:sz="2" w:space="0" w:color="000000"/>
              <w:bottom w:val="single" w:sz="2" w:space="0" w:color="000000"/>
              <w:right w:val="single" w:sz="2" w:space="0" w:color="000000"/>
            </w:tcBorders>
            <w:vAlign w:val="center"/>
          </w:tcPr>
          <w:p w14:paraId="3B9B39F7"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289A1293"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4FAF6076"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Vrednost posla v EUR brez DDV</w:t>
            </w:r>
          </w:p>
        </w:tc>
        <w:tc>
          <w:tcPr>
            <w:tcW w:w="4252" w:type="dxa"/>
            <w:tcBorders>
              <w:top w:val="nil"/>
              <w:left w:val="single" w:sz="2" w:space="0" w:color="000000"/>
              <w:bottom w:val="single" w:sz="2" w:space="0" w:color="000000"/>
              <w:right w:val="single" w:sz="2" w:space="0" w:color="000000"/>
            </w:tcBorders>
            <w:vAlign w:val="center"/>
          </w:tcPr>
          <w:p w14:paraId="16146CAE"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258B3407"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39C75031"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 xml:space="preserve">Datum začetka in končanja </w:t>
            </w:r>
            <w:r w:rsidRPr="00F8522E">
              <w:rPr>
                <w:rFonts w:cs="Arial"/>
                <w:b/>
                <w:bCs/>
                <w:kern w:val="2"/>
                <w:szCs w:val="24"/>
              </w:rPr>
              <w:t>posla</w:t>
            </w:r>
            <w:r w:rsidRPr="00E55166">
              <w:rPr>
                <w:rFonts w:cs="Arial"/>
                <w:bCs/>
                <w:kern w:val="2"/>
                <w:szCs w:val="24"/>
              </w:rPr>
              <w:t xml:space="preserve"> (navesti je potrebno cel datum, ne samo letnica)</w:t>
            </w:r>
          </w:p>
        </w:tc>
        <w:tc>
          <w:tcPr>
            <w:tcW w:w="4252" w:type="dxa"/>
            <w:tcBorders>
              <w:top w:val="nil"/>
              <w:left w:val="single" w:sz="2" w:space="0" w:color="000000"/>
              <w:bottom w:val="single" w:sz="2" w:space="0" w:color="000000"/>
              <w:right w:val="single" w:sz="2" w:space="0" w:color="000000"/>
            </w:tcBorders>
            <w:vAlign w:val="center"/>
          </w:tcPr>
          <w:p w14:paraId="2E5C49E2"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57AB6C2D"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44072F5F" w14:textId="77777777" w:rsidR="00F8522E" w:rsidRDefault="00F8522E" w:rsidP="00FB1968">
            <w:pPr>
              <w:widowControl w:val="0"/>
              <w:suppressLineNumbers/>
              <w:suppressAutoHyphens/>
              <w:rPr>
                <w:rFonts w:cs="Arial"/>
                <w:b/>
                <w:bCs/>
                <w:kern w:val="2"/>
                <w:szCs w:val="24"/>
              </w:rPr>
            </w:pPr>
            <w:r w:rsidRPr="00E55166">
              <w:rPr>
                <w:rFonts w:cs="Arial"/>
                <w:b/>
                <w:bCs/>
                <w:kern w:val="2"/>
                <w:szCs w:val="24"/>
              </w:rPr>
              <w:t>Delež ponudnika, če je bil udeležen v skupnem poslu</w:t>
            </w:r>
          </w:p>
          <w:p w14:paraId="6857AA9C" w14:textId="438442E5" w:rsidR="00F8522E" w:rsidRPr="00E55166" w:rsidRDefault="00F8522E" w:rsidP="00FB1968">
            <w:pPr>
              <w:widowControl w:val="0"/>
              <w:suppressLineNumbers/>
              <w:suppressAutoHyphens/>
              <w:rPr>
                <w:rFonts w:cs="Arial"/>
                <w:b/>
                <w:bCs/>
                <w:kern w:val="2"/>
                <w:szCs w:val="24"/>
              </w:rPr>
            </w:pPr>
          </w:p>
        </w:tc>
        <w:tc>
          <w:tcPr>
            <w:tcW w:w="4252" w:type="dxa"/>
            <w:tcBorders>
              <w:top w:val="nil"/>
              <w:left w:val="single" w:sz="2" w:space="0" w:color="000000"/>
              <w:bottom w:val="single" w:sz="2" w:space="0" w:color="000000"/>
              <w:right w:val="single" w:sz="2" w:space="0" w:color="000000"/>
            </w:tcBorders>
            <w:vAlign w:val="center"/>
          </w:tcPr>
          <w:p w14:paraId="06391A1D" w14:textId="77777777" w:rsidR="00F8522E" w:rsidRPr="00E55166" w:rsidRDefault="00F8522E" w:rsidP="00FB1968">
            <w:pPr>
              <w:widowControl w:val="0"/>
              <w:suppressLineNumbers/>
              <w:suppressAutoHyphens/>
              <w:rPr>
                <w:rFonts w:ascii="Verdana" w:hAnsi="Verdana"/>
                <w:kern w:val="2"/>
                <w:szCs w:val="24"/>
              </w:rPr>
            </w:pPr>
          </w:p>
        </w:tc>
      </w:tr>
      <w:tr w:rsidR="00F8522E" w:rsidRPr="00E55166" w14:paraId="11A19E21" w14:textId="77777777" w:rsidTr="00F8522E">
        <w:tc>
          <w:tcPr>
            <w:tcW w:w="4904" w:type="dxa"/>
            <w:tcBorders>
              <w:top w:val="single" w:sz="2" w:space="0" w:color="000000"/>
              <w:left w:val="single" w:sz="2" w:space="0" w:color="000000"/>
              <w:bottom w:val="single" w:sz="2" w:space="0" w:color="000000"/>
              <w:right w:val="nil"/>
            </w:tcBorders>
            <w:vAlign w:val="center"/>
            <w:hideMark/>
          </w:tcPr>
          <w:p w14:paraId="6661E98A"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Kontaktna oseba pri naročniku referenčnega posla, ki lahko potrdi referenco</w:t>
            </w:r>
          </w:p>
        </w:tc>
        <w:tc>
          <w:tcPr>
            <w:tcW w:w="4252" w:type="dxa"/>
            <w:tcBorders>
              <w:top w:val="nil"/>
              <w:left w:val="single" w:sz="2" w:space="0" w:color="000000"/>
              <w:bottom w:val="single" w:sz="2" w:space="0" w:color="000000"/>
              <w:right w:val="single" w:sz="2" w:space="0" w:color="000000"/>
            </w:tcBorders>
            <w:vAlign w:val="center"/>
            <w:hideMark/>
          </w:tcPr>
          <w:p w14:paraId="55494240" w14:textId="77777777" w:rsidR="00F8522E" w:rsidRPr="00E55166" w:rsidRDefault="00F8522E" w:rsidP="00FB1968">
            <w:pPr>
              <w:widowControl w:val="0"/>
              <w:suppressLineNumbers/>
              <w:suppressAutoHyphens/>
              <w:rPr>
                <w:rFonts w:cs="Arial"/>
                <w:kern w:val="2"/>
                <w:szCs w:val="24"/>
              </w:rPr>
            </w:pPr>
            <w:r w:rsidRPr="00E55166">
              <w:rPr>
                <w:rFonts w:cs="Arial"/>
                <w:kern w:val="2"/>
                <w:szCs w:val="24"/>
              </w:rPr>
              <w:t>Ime in priimek:</w:t>
            </w:r>
          </w:p>
          <w:p w14:paraId="767F7966" w14:textId="77777777" w:rsidR="00F8522E" w:rsidRPr="00E55166" w:rsidRDefault="00F8522E" w:rsidP="00FB1968">
            <w:pPr>
              <w:widowControl w:val="0"/>
              <w:suppressLineNumbers/>
              <w:suppressAutoHyphens/>
              <w:rPr>
                <w:rFonts w:cs="Arial"/>
                <w:kern w:val="2"/>
                <w:szCs w:val="24"/>
              </w:rPr>
            </w:pPr>
            <w:r w:rsidRPr="00E55166">
              <w:rPr>
                <w:rFonts w:cs="Arial"/>
                <w:kern w:val="2"/>
                <w:szCs w:val="24"/>
              </w:rPr>
              <w:t>E-pošta:</w:t>
            </w:r>
          </w:p>
          <w:p w14:paraId="13612A54" w14:textId="77777777" w:rsidR="00F8522E" w:rsidRPr="00E55166" w:rsidRDefault="00F8522E" w:rsidP="00FB1968">
            <w:pPr>
              <w:widowControl w:val="0"/>
              <w:suppressLineNumbers/>
              <w:suppressAutoHyphens/>
              <w:rPr>
                <w:rFonts w:ascii="Verdana" w:hAnsi="Verdana"/>
                <w:kern w:val="2"/>
                <w:szCs w:val="24"/>
              </w:rPr>
            </w:pPr>
            <w:r w:rsidRPr="00E55166">
              <w:rPr>
                <w:rFonts w:cs="Arial"/>
                <w:kern w:val="2"/>
                <w:szCs w:val="24"/>
              </w:rPr>
              <w:t>Telefon:</w:t>
            </w:r>
          </w:p>
        </w:tc>
      </w:tr>
      <w:tr w:rsidR="00F8522E" w:rsidRPr="00E55166" w14:paraId="6A2F85BB" w14:textId="77777777" w:rsidTr="00F8522E">
        <w:tc>
          <w:tcPr>
            <w:tcW w:w="4904" w:type="dxa"/>
            <w:tcBorders>
              <w:top w:val="single" w:sz="2" w:space="0" w:color="000000"/>
              <w:left w:val="single" w:sz="2" w:space="0" w:color="000000"/>
              <w:bottom w:val="single" w:sz="2" w:space="0" w:color="000000"/>
              <w:right w:val="nil"/>
            </w:tcBorders>
            <w:vAlign w:val="center"/>
          </w:tcPr>
          <w:p w14:paraId="003C01A7" w14:textId="77777777" w:rsidR="00F8522E" w:rsidRPr="00E55166" w:rsidRDefault="00F8522E" w:rsidP="00FB1968">
            <w:pPr>
              <w:widowControl w:val="0"/>
              <w:suppressLineNumbers/>
              <w:suppressAutoHyphens/>
              <w:rPr>
                <w:rFonts w:cs="Arial"/>
                <w:b/>
                <w:bCs/>
                <w:kern w:val="2"/>
                <w:szCs w:val="24"/>
              </w:rPr>
            </w:pPr>
          </w:p>
          <w:p w14:paraId="191816D9" w14:textId="77777777" w:rsidR="00F8522E" w:rsidRPr="00E55166" w:rsidRDefault="00F8522E" w:rsidP="00FB1968">
            <w:pPr>
              <w:widowControl w:val="0"/>
              <w:suppressLineNumbers/>
              <w:suppressAutoHyphens/>
              <w:rPr>
                <w:rFonts w:cs="Arial"/>
                <w:b/>
                <w:bCs/>
                <w:kern w:val="2"/>
                <w:szCs w:val="24"/>
              </w:rPr>
            </w:pPr>
            <w:r w:rsidRPr="00E55166">
              <w:rPr>
                <w:rFonts w:cs="Arial"/>
                <w:b/>
                <w:bCs/>
                <w:kern w:val="2"/>
                <w:szCs w:val="24"/>
              </w:rPr>
              <w:t xml:space="preserve">Podpis in žig naročnika referenčnega posla </w:t>
            </w:r>
          </w:p>
          <w:p w14:paraId="4C3138A2" w14:textId="77777777" w:rsidR="00F8522E" w:rsidRPr="00E55166" w:rsidRDefault="00F8522E" w:rsidP="00FB1968">
            <w:pPr>
              <w:widowControl w:val="0"/>
              <w:suppressLineNumbers/>
              <w:suppressAutoHyphens/>
              <w:rPr>
                <w:rFonts w:cs="Arial"/>
                <w:b/>
                <w:bCs/>
                <w:kern w:val="2"/>
                <w:szCs w:val="24"/>
              </w:rPr>
            </w:pPr>
          </w:p>
        </w:tc>
        <w:tc>
          <w:tcPr>
            <w:tcW w:w="4252" w:type="dxa"/>
            <w:tcBorders>
              <w:top w:val="nil"/>
              <w:left w:val="single" w:sz="2" w:space="0" w:color="000000"/>
              <w:bottom w:val="single" w:sz="2" w:space="0" w:color="000000"/>
              <w:right w:val="single" w:sz="2" w:space="0" w:color="000000"/>
            </w:tcBorders>
            <w:vAlign w:val="center"/>
          </w:tcPr>
          <w:p w14:paraId="175670BB" w14:textId="77777777" w:rsidR="00F8522E" w:rsidRPr="00E55166" w:rsidRDefault="00F8522E" w:rsidP="00FB1968">
            <w:pPr>
              <w:widowControl w:val="0"/>
              <w:suppressLineNumbers/>
              <w:suppressAutoHyphens/>
              <w:rPr>
                <w:rFonts w:ascii="Verdana" w:hAnsi="Verdana"/>
                <w:kern w:val="2"/>
                <w:szCs w:val="24"/>
              </w:rPr>
            </w:pPr>
          </w:p>
        </w:tc>
      </w:tr>
    </w:tbl>
    <w:p w14:paraId="45196999" w14:textId="77777777" w:rsidR="00F8522E" w:rsidRPr="004B73EA" w:rsidRDefault="00F8522E" w:rsidP="00E41E07">
      <w:pPr>
        <w:rPr>
          <w:bCs/>
        </w:rPr>
      </w:pPr>
    </w:p>
    <w:p w14:paraId="2AC43562" w14:textId="77777777" w:rsidR="00E41E07" w:rsidRPr="004B73EA" w:rsidRDefault="00E41E07" w:rsidP="00E41E07"/>
    <w:p w14:paraId="4440BBFB" w14:textId="77777777" w:rsidR="00E41E07" w:rsidRPr="00EA7AAB" w:rsidRDefault="00E41E07" w:rsidP="00E41E07">
      <w:pPr>
        <w:tabs>
          <w:tab w:val="left" w:pos="360"/>
        </w:tabs>
        <w:ind w:right="849"/>
        <w:jc w:val="both"/>
        <w:outlineLvl w:val="0"/>
      </w:pPr>
      <w:r w:rsidRPr="00EA7AAB">
        <w:t>Naročnik si pridržuje pravico preveriti resničnost navedene izjave.</w:t>
      </w:r>
    </w:p>
    <w:p w14:paraId="02785BB0" w14:textId="77777777" w:rsidR="00E41E07" w:rsidRPr="00EA7AAB" w:rsidRDefault="00E41E07" w:rsidP="00E41E07">
      <w:pPr>
        <w:rPr>
          <w:bCs/>
        </w:rPr>
      </w:pPr>
    </w:p>
    <w:p w14:paraId="5E6217B2" w14:textId="77777777" w:rsidR="00E41E07" w:rsidRPr="00EA7AAB" w:rsidRDefault="00E41E07" w:rsidP="00E41E07">
      <w:pPr>
        <w:rPr>
          <w:bCs/>
        </w:rPr>
      </w:pPr>
    </w:p>
    <w:p w14:paraId="743400AC" w14:textId="77777777" w:rsidR="00E41E07" w:rsidRPr="00EA7AAB" w:rsidRDefault="00E41E07" w:rsidP="00E41E07">
      <w:pPr>
        <w:rPr>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1E07" w:rsidRPr="00EE071E" w14:paraId="0F32E1A9" w14:textId="77777777" w:rsidTr="00FB1968">
        <w:tc>
          <w:tcPr>
            <w:tcW w:w="3430" w:type="dxa"/>
            <w:hideMark/>
          </w:tcPr>
          <w:p w14:paraId="0A0AC4BE" w14:textId="77777777" w:rsidR="00E41E07" w:rsidRPr="00EA7AAB" w:rsidRDefault="00E41E07" w:rsidP="00FB1968">
            <w:pPr>
              <w:widowControl w:val="0"/>
              <w:tabs>
                <w:tab w:val="left" w:pos="5580"/>
              </w:tabs>
              <w:autoSpaceDE w:val="0"/>
              <w:autoSpaceDN w:val="0"/>
              <w:adjustRightInd w:val="0"/>
              <w:spacing w:before="48"/>
              <w:jc w:val="center"/>
              <w:rPr>
                <w:rFonts w:cs="Arial"/>
                <w:color w:val="000000"/>
                <w:szCs w:val="24"/>
              </w:rPr>
            </w:pPr>
            <w:r w:rsidRPr="00EA7AAB">
              <w:rPr>
                <w:rFonts w:cs="Arial"/>
                <w:color w:val="000000"/>
              </w:rPr>
              <w:t>Kraj in datum:</w:t>
            </w:r>
          </w:p>
        </w:tc>
        <w:tc>
          <w:tcPr>
            <w:tcW w:w="2067" w:type="dxa"/>
          </w:tcPr>
          <w:p w14:paraId="5A2A630C" w14:textId="77777777" w:rsidR="00E41E07" w:rsidRPr="00EA7AAB" w:rsidRDefault="00E41E07" w:rsidP="00FB1968">
            <w:pPr>
              <w:widowControl w:val="0"/>
              <w:tabs>
                <w:tab w:val="left" w:pos="5580"/>
              </w:tabs>
              <w:autoSpaceDE w:val="0"/>
              <w:autoSpaceDN w:val="0"/>
              <w:adjustRightInd w:val="0"/>
              <w:spacing w:before="48"/>
              <w:jc w:val="center"/>
              <w:rPr>
                <w:rFonts w:cs="Arial"/>
                <w:color w:val="000000"/>
                <w:szCs w:val="24"/>
              </w:rPr>
            </w:pPr>
          </w:p>
        </w:tc>
        <w:tc>
          <w:tcPr>
            <w:tcW w:w="3573" w:type="dxa"/>
            <w:hideMark/>
          </w:tcPr>
          <w:p w14:paraId="27269BC7" w14:textId="77777777" w:rsidR="00E41E07" w:rsidRPr="00EE071E" w:rsidRDefault="00E41E07" w:rsidP="00FB1968">
            <w:pPr>
              <w:widowControl w:val="0"/>
              <w:tabs>
                <w:tab w:val="left" w:pos="5580"/>
              </w:tabs>
              <w:autoSpaceDE w:val="0"/>
              <w:autoSpaceDN w:val="0"/>
              <w:adjustRightInd w:val="0"/>
              <w:spacing w:before="48"/>
              <w:jc w:val="center"/>
              <w:rPr>
                <w:rFonts w:cs="Arial"/>
                <w:color w:val="000000"/>
                <w:szCs w:val="24"/>
              </w:rPr>
            </w:pPr>
            <w:r w:rsidRPr="00EA7AAB">
              <w:rPr>
                <w:rFonts w:cs="Arial"/>
                <w:color w:val="000000"/>
              </w:rPr>
              <w:t>Žig in podpis ponudnika:</w:t>
            </w:r>
          </w:p>
        </w:tc>
      </w:tr>
      <w:tr w:rsidR="00E41E07" w:rsidRPr="00EE071E" w14:paraId="2CF3FA0D" w14:textId="77777777" w:rsidTr="00FB1968">
        <w:tc>
          <w:tcPr>
            <w:tcW w:w="3430" w:type="dxa"/>
            <w:tcBorders>
              <w:top w:val="nil"/>
              <w:left w:val="nil"/>
              <w:bottom w:val="single" w:sz="4" w:space="0" w:color="auto"/>
              <w:right w:val="nil"/>
            </w:tcBorders>
          </w:tcPr>
          <w:p w14:paraId="2E07C4FF" w14:textId="77777777" w:rsidR="00E41E07" w:rsidRPr="00EE071E" w:rsidRDefault="00E41E07" w:rsidP="00FB1968">
            <w:pPr>
              <w:widowControl w:val="0"/>
              <w:tabs>
                <w:tab w:val="left" w:pos="5580"/>
              </w:tabs>
              <w:autoSpaceDE w:val="0"/>
              <w:autoSpaceDN w:val="0"/>
              <w:adjustRightInd w:val="0"/>
              <w:spacing w:before="48"/>
              <w:rPr>
                <w:rFonts w:cs="Arial"/>
                <w:color w:val="000000"/>
                <w:szCs w:val="24"/>
              </w:rPr>
            </w:pPr>
          </w:p>
          <w:p w14:paraId="7B1D31BE" w14:textId="77777777" w:rsidR="00E41E07" w:rsidRPr="00EE071E" w:rsidRDefault="00E41E07" w:rsidP="00FB1968">
            <w:pPr>
              <w:widowControl w:val="0"/>
              <w:tabs>
                <w:tab w:val="left" w:pos="5580"/>
              </w:tabs>
              <w:autoSpaceDE w:val="0"/>
              <w:autoSpaceDN w:val="0"/>
              <w:adjustRightInd w:val="0"/>
              <w:spacing w:before="48"/>
              <w:jc w:val="both"/>
              <w:rPr>
                <w:rFonts w:cs="Arial"/>
                <w:color w:val="000000"/>
                <w:szCs w:val="24"/>
              </w:rPr>
            </w:pPr>
          </w:p>
        </w:tc>
        <w:tc>
          <w:tcPr>
            <w:tcW w:w="2067" w:type="dxa"/>
          </w:tcPr>
          <w:p w14:paraId="2A0A2E53" w14:textId="77777777" w:rsidR="00E41E07" w:rsidRPr="00EE071E" w:rsidRDefault="00E41E07" w:rsidP="00FB1968">
            <w:pPr>
              <w:widowControl w:val="0"/>
              <w:tabs>
                <w:tab w:val="left" w:pos="5580"/>
              </w:tabs>
              <w:autoSpaceDE w:val="0"/>
              <w:autoSpaceDN w:val="0"/>
              <w:adjustRightInd w:val="0"/>
              <w:spacing w:before="48"/>
              <w:jc w:val="both"/>
              <w:rPr>
                <w:rFonts w:cs="Arial"/>
                <w:color w:val="000000"/>
                <w:szCs w:val="24"/>
              </w:rPr>
            </w:pPr>
          </w:p>
        </w:tc>
        <w:tc>
          <w:tcPr>
            <w:tcW w:w="3573" w:type="dxa"/>
            <w:tcBorders>
              <w:top w:val="nil"/>
              <w:left w:val="nil"/>
              <w:bottom w:val="single" w:sz="4" w:space="0" w:color="auto"/>
              <w:right w:val="nil"/>
            </w:tcBorders>
          </w:tcPr>
          <w:p w14:paraId="639FF9FF" w14:textId="77777777" w:rsidR="00E41E07" w:rsidRPr="00EE071E" w:rsidRDefault="00E41E07" w:rsidP="00FB1968">
            <w:pPr>
              <w:widowControl w:val="0"/>
              <w:tabs>
                <w:tab w:val="left" w:pos="5580"/>
              </w:tabs>
              <w:autoSpaceDE w:val="0"/>
              <w:autoSpaceDN w:val="0"/>
              <w:adjustRightInd w:val="0"/>
              <w:spacing w:before="48"/>
              <w:rPr>
                <w:rFonts w:cs="Arial"/>
                <w:color w:val="000000"/>
                <w:szCs w:val="24"/>
              </w:rPr>
            </w:pPr>
          </w:p>
          <w:p w14:paraId="0B468F4B" w14:textId="77777777" w:rsidR="00E41E07" w:rsidRPr="00EE071E" w:rsidRDefault="00E41E07" w:rsidP="00FB1968">
            <w:pPr>
              <w:widowControl w:val="0"/>
              <w:tabs>
                <w:tab w:val="left" w:pos="5580"/>
              </w:tabs>
              <w:autoSpaceDE w:val="0"/>
              <w:autoSpaceDN w:val="0"/>
              <w:adjustRightInd w:val="0"/>
              <w:spacing w:before="48"/>
              <w:jc w:val="both"/>
              <w:rPr>
                <w:rFonts w:cs="Arial"/>
                <w:color w:val="000000"/>
                <w:szCs w:val="24"/>
              </w:rPr>
            </w:pPr>
          </w:p>
        </w:tc>
      </w:tr>
    </w:tbl>
    <w:p w14:paraId="26CC9B57" w14:textId="77777777" w:rsidR="00E41E07" w:rsidRDefault="00E41E07" w:rsidP="00E41E07">
      <w:pPr>
        <w:jc w:val="both"/>
        <w:rPr>
          <w:rFonts w:cs="Arial"/>
        </w:rPr>
      </w:pPr>
    </w:p>
    <w:p w14:paraId="1270318C" w14:textId="77777777" w:rsidR="00E41E07" w:rsidRDefault="00E41E07" w:rsidP="00E41E07">
      <w:pPr>
        <w:jc w:val="both"/>
        <w:rPr>
          <w:rFonts w:cs="Arial"/>
        </w:rPr>
      </w:pPr>
    </w:p>
    <w:p w14:paraId="752992A3" w14:textId="77777777" w:rsidR="00E41E07" w:rsidRDefault="00E41E07" w:rsidP="00E41E07">
      <w:pPr>
        <w:jc w:val="both"/>
        <w:rPr>
          <w:rFonts w:cs="Arial"/>
        </w:rPr>
      </w:pPr>
    </w:p>
    <w:p w14:paraId="39F22336" w14:textId="77777777" w:rsidR="00E41E07" w:rsidRDefault="00E41E07" w:rsidP="00E41E07">
      <w:pPr>
        <w:jc w:val="both"/>
        <w:rPr>
          <w:rFonts w:cs="Arial"/>
        </w:rPr>
      </w:pPr>
    </w:p>
    <w:p w14:paraId="193DA78F" w14:textId="77777777" w:rsidR="00E41E07" w:rsidRDefault="00E41E07" w:rsidP="00E41E07">
      <w:pPr>
        <w:jc w:val="both"/>
        <w:rPr>
          <w:rFonts w:cs="Arial"/>
        </w:rPr>
      </w:pPr>
    </w:p>
    <w:p w14:paraId="6D51E3BA" w14:textId="77777777" w:rsidR="00E41E07" w:rsidRDefault="00E41E07" w:rsidP="00E41E07">
      <w:pPr>
        <w:jc w:val="both"/>
        <w:rPr>
          <w:rFonts w:cs="Arial"/>
        </w:rPr>
      </w:pPr>
    </w:p>
    <w:p w14:paraId="77F34F3F" w14:textId="6B7A1913" w:rsidR="00A309B1" w:rsidRDefault="00A309B1" w:rsidP="0040545F">
      <w:pPr>
        <w:autoSpaceDE w:val="0"/>
        <w:autoSpaceDN w:val="0"/>
        <w:adjustRightInd w:val="0"/>
        <w:rPr>
          <w:rFonts w:cs="Arial"/>
          <w:color w:val="000000"/>
          <w:lang w:eastAsia="en-US"/>
        </w:rPr>
      </w:pPr>
    </w:p>
    <w:p w14:paraId="4620D7B3" w14:textId="74FFDA25" w:rsidR="00F8522E" w:rsidRDefault="00F8522E" w:rsidP="0040545F">
      <w:pPr>
        <w:autoSpaceDE w:val="0"/>
        <w:autoSpaceDN w:val="0"/>
        <w:adjustRightInd w:val="0"/>
        <w:rPr>
          <w:rFonts w:cs="Arial"/>
          <w:color w:val="000000"/>
          <w:lang w:eastAsia="en-US"/>
        </w:rPr>
      </w:pPr>
    </w:p>
    <w:p w14:paraId="1660C1C5" w14:textId="18F64DA7" w:rsidR="00F8522E" w:rsidRDefault="00F8522E" w:rsidP="0040545F">
      <w:pPr>
        <w:autoSpaceDE w:val="0"/>
        <w:autoSpaceDN w:val="0"/>
        <w:adjustRightInd w:val="0"/>
        <w:rPr>
          <w:rFonts w:cs="Arial"/>
          <w:color w:val="000000"/>
          <w:lang w:eastAsia="en-US"/>
        </w:rPr>
      </w:pPr>
    </w:p>
    <w:p w14:paraId="3C0DC427" w14:textId="54215048" w:rsidR="00F8522E" w:rsidRDefault="00F8522E" w:rsidP="0040545F">
      <w:pPr>
        <w:autoSpaceDE w:val="0"/>
        <w:autoSpaceDN w:val="0"/>
        <w:adjustRightInd w:val="0"/>
        <w:rPr>
          <w:rFonts w:cs="Arial"/>
          <w:color w:val="000000"/>
          <w:lang w:eastAsia="en-US"/>
        </w:rPr>
      </w:pPr>
    </w:p>
    <w:p w14:paraId="1D11C4C8" w14:textId="4DB6F257" w:rsidR="00FB1968" w:rsidRDefault="00FB1968" w:rsidP="0040545F">
      <w:pPr>
        <w:autoSpaceDE w:val="0"/>
        <w:autoSpaceDN w:val="0"/>
        <w:adjustRightInd w:val="0"/>
        <w:rPr>
          <w:rFonts w:cs="Arial"/>
          <w:color w:val="000000"/>
          <w:lang w:eastAsia="en-US"/>
        </w:rPr>
      </w:pPr>
    </w:p>
    <w:p w14:paraId="7E7BCA98" w14:textId="77777777" w:rsidR="00FB1968" w:rsidRDefault="00FB1968" w:rsidP="0040545F">
      <w:pPr>
        <w:autoSpaceDE w:val="0"/>
        <w:autoSpaceDN w:val="0"/>
        <w:adjustRightInd w:val="0"/>
        <w:rPr>
          <w:rFonts w:cs="Arial"/>
          <w:color w:val="000000"/>
          <w:lang w:eastAsia="en-US"/>
        </w:rPr>
      </w:pPr>
    </w:p>
    <w:p w14:paraId="43E36B1B" w14:textId="77777777" w:rsidR="00F8522E" w:rsidRPr="0040545F" w:rsidRDefault="00F8522E"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52A22EBD" w:rsidR="0040545F" w:rsidRPr="0040545F" w:rsidRDefault="00385A7F" w:rsidP="0040545F">
            <w:pPr>
              <w:jc w:val="both"/>
              <w:rPr>
                <w:b/>
                <w:szCs w:val="24"/>
                <w:lang w:eastAsia="en-US"/>
              </w:rPr>
            </w:pPr>
            <w:r>
              <w:rPr>
                <w:b/>
              </w:rPr>
              <w:lastRenderedPageBreak/>
              <w:t>O</w:t>
            </w:r>
            <w:r w:rsidR="006E6D62">
              <w:rPr>
                <w:b/>
              </w:rPr>
              <w:t xml:space="preserve">brazec št. </w:t>
            </w:r>
            <w:r w:rsidR="00A309B1">
              <w:rPr>
                <w:b/>
              </w:rPr>
              <w:t>1</w:t>
            </w:r>
            <w:r w:rsidR="00E41E07">
              <w:rPr>
                <w:b/>
              </w:rPr>
              <w:t>0</w:t>
            </w:r>
          </w:p>
        </w:tc>
      </w:tr>
    </w:tbl>
    <w:p w14:paraId="3F5C1AEF" w14:textId="77777777" w:rsidR="0040545F" w:rsidRPr="0040545F" w:rsidRDefault="0040545F" w:rsidP="0040545F">
      <w:pPr>
        <w:rPr>
          <w:rFonts w:cs="Arial"/>
        </w:rPr>
      </w:pPr>
    </w:p>
    <w:p w14:paraId="4B821146" w14:textId="77777777" w:rsidR="0040545F" w:rsidRPr="0040545F" w:rsidRDefault="0040545F" w:rsidP="0040545F">
      <w:pPr>
        <w:jc w:val="center"/>
        <w:rPr>
          <w:rFonts w:cs="Arial"/>
          <w:b/>
          <w:sz w:val="24"/>
          <w:szCs w:val="24"/>
        </w:rPr>
      </w:pPr>
      <w:r w:rsidRPr="0040545F">
        <w:rPr>
          <w:rFonts w:cs="Arial"/>
          <w:b/>
          <w:sz w:val="24"/>
          <w:szCs w:val="24"/>
        </w:rPr>
        <w:t>VZOREC POGODBE</w:t>
      </w:r>
    </w:p>
    <w:p w14:paraId="57DD8B16" w14:textId="77777777" w:rsidR="0040545F" w:rsidRDefault="0040545F" w:rsidP="0040545F">
      <w:pPr>
        <w:rPr>
          <w:rFonts w:cs="Arial"/>
          <w:highlight w:val="green"/>
        </w:rPr>
      </w:pPr>
    </w:p>
    <w:p w14:paraId="423C9A4E" w14:textId="77777777" w:rsidR="00BA5595" w:rsidRPr="007C68C4" w:rsidRDefault="00BA5595" w:rsidP="00BA5595">
      <w:pPr>
        <w:jc w:val="center"/>
        <w:rPr>
          <w:rFonts w:cs="Arial"/>
          <w:b/>
        </w:rPr>
      </w:pPr>
      <w:r w:rsidRPr="007C68C4">
        <w:rPr>
          <w:rFonts w:cs="Arial"/>
          <w:b/>
        </w:rPr>
        <w:t>(Ponudnik mora izpolniti rumeno označena polja in podpisati pogodbo, s čimer potrjuje, da se strinja z vsebino vzorca pogodbe)</w:t>
      </w:r>
    </w:p>
    <w:p w14:paraId="29F88385" w14:textId="77777777" w:rsidR="00BA5595" w:rsidRDefault="00BA5595" w:rsidP="00BA5595">
      <w:pPr>
        <w:widowControl w:val="0"/>
        <w:tabs>
          <w:tab w:val="left" w:pos="90"/>
          <w:tab w:val="left" w:pos="964"/>
        </w:tabs>
        <w:autoSpaceDE w:val="0"/>
        <w:autoSpaceDN w:val="0"/>
        <w:adjustRightInd w:val="0"/>
        <w:rPr>
          <w:rFonts w:cs="Arial"/>
          <w:lang w:eastAsia="en-US"/>
        </w:rPr>
      </w:pPr>
    </w:p>
    <w:p w14:paraId="692DB0F8" w14:textId="77777777" w:rsidR="00355AD7" w:rsidRPr="00EF5E90" w:rsidRDefault="00355AD7" w:rsidP="0040545F">
      <w:pPr>
        <w:rPr>
          <w:rFonts w:cs="Arial"/>
          <w:sz w:val="18"/>
          <w:highlight w:val="green"/>
        </w:rPr>
      </w:pPr>
    </w:p>
    <w:p w14:paraId="18EAFC1A" w14:textId="77777777" w:rsidR="0040545F" w:rsidRPr="00385A7F" w:rsidRDefault="0040545F" w:rsidP="0040545F">
      <w:pPr>
        <w:rPr>
          <w:rFonts w:cs="Arial"/>
          <w:sz w:val="22"/>
        </w:rPr>
      </w:pPr>
      <w:r w:rsidRPr="00385A7F">
        <w:rPr>
          <w:rFonts w:cs="Arial"/>
          <w:b/>
          <w:sz w:val="22"/>
        </w:rPr>
        <w:t>ONKOLOŠKI INŠTITUT LJUBLJANA, Zaloška cesta 2, 1000 Ljubljana</w:t>
      </w:r>
      <w:r w:rsidRPr="00385A7F">
        <w:rPr>
          <w:rFonts w:cs="Arial"/>
          <w:sz w:val="22"/>
        </w:rPr>
        <w:t>,</w:t>
      </w:r>
    </w:p>
    <w:p w14:paraId="09D63B67" w14:textId="095FD448" w:rsidR="0040545F" w:rsidRPr="00385A7F" w:rsidRDefault="0040545F" w:rsidP="0040545F">
      <w:pPr>
        <w:rPr>
          <w:rFonts w:cs="Arial"/>
          <w:sz w:val="22"/>
        </w:rPr>
      </w:pPr>
      <w:r w:rsidRPr="00385A7F">
        <w:rPr>
          <w:rFonts w:cs="Arial"/>
          <w:sz w:val="22"/>
        </w:rPr>
        <w:t xml:space="preserve">ki ga zastopa </w:t>
      </w:r>
      <w:r w:rsidR="00366CE7" w:rsidRPr="00385A7F">
        <w:rPr>
          <w:rFonts w:cs="Arial"/>
          <w:sz w:val="22"/>
        </w:rPr>
        <w:t>direktor</w:t>
      </w:r>
      <w:r w:rsidR="009C0652">
        <w:rPr>
          <w:rFonts w:cs="Arial"/>
          <w:sz w:val="22"/>
        </w:rPr>
        <w:t>ica Zlata Štiblar Kisić</w:t>
      </w:r>
    </w:p>
    <w:p w14:paraId="7AB19C9B" w14:textId="77777777" w:rsidR="0040545F" w:rsidRPr="00385A7F" w:rsidRDefault="0040545F" w:rsidP="0040545F">
      <w:pPr>
        <w:rPr>
          <w:rFonts w:cs="Arial"/>
          <w:sz w:val="22"/>
        </w:rPr>
      </w:pPr>
      <w:r w:rsidRPr="00385A7F">
        <w:rPr>
          <w:rFonts w:cs="Arial"/>
          <w:sz w:val="22"/>
        </w:rPr>
        <w:t>Identifikacijska št. za DDV: SI34052674</w:t>
      </w:r>
    </w:p>
    <w:p w14:paraId="0AD1DD60" w14:textId="6FEB6E27" w:rsidR="0040545F" w:rsidRPr="00385A7F" w:rsidRDefault="0040545F" w:rsidP="0040545F">
      <w:pPr>
        <w:rPr>
          <w:rFonts w:cs="Arial"/>
          <w:sz w:val="22"/>
        </w:rPr>
      </w:pPr>
      <w:r w:rsidRPr="00385A7F">
        <w:rPr>
          <w:rFonts w:cs="Arial"/>
          <w:sz w:val="22"/>
        </w:rPr>
        <w:t>Matična št.: 5055733</w:t>
      </w:r>
      <w:r w:rsidR="00CC0465" w:rsidRPr="00385A7F">
        <w:rPr>
          <w:rFonts w:cs="Arial"/>
          <w:sz w:val="22"/>
        </w:rPr>
        <w:t>000</w:t>
      </w:r>
    </w:p>
    <w:p w14:paraId="3026511E" w14:textId="77777777" w:rsidR="0040545F" w:rsidRPr="00385A7F" w:rsidRDefault="0040545F" w:rsidP="0040545F">
      <w:pPr>
        <w:rPr>
          <w:rFonts w:cs="Arial"/>
          <w:sz w:val="22"/>
        </w:rPr>
      </w:pPr>
      <w:r w:rsidRPr="00385A7F">
        <w:rPr>
          <w:rFonts w:cs="Arial"/>
          <w:sz w:val="22"/>
        </w:rPr>
        <w:t>(v nadaljnjem besedilu naročnik oz. kupec)</w:t>
      </w:r>
    </w:p>
    <w:p w14:paraId="4902A9F0" w14:textId="77777777" w:rsidR="0040545F" w:rsidRPr="00385A7F" w:rsidRDefault="0040545F" w:rsidP="0040545F">
      <w:pPr>
        <w:rPr>
          <w:rFonts w:cs="Arial"/>
          <w:sz w:val="22"/>
        </w:rPr>
      </w:pPr>
    </w:p>
    <w:p w14:paraId="063E4551" w14:textId="77777777" w:rsidR="0040545F" w:rsidRPr="00385A7F" w:rsidRDefault="0040545F" w:rsidP="0040545F">
      <w:pPr>
        <w:rPr>
          <w:rFonts w:cs="Arial"/>
          <w:sz w:val="22"/>
        </w:rPr>
      </w:pPr>
      <w:r w:rsidRPr="00385A7F">
        <w:rPr>
          <w:rFonts w:cs="Arial"/>
          <w:sz w:val="22"/>
        </w:rPr>
        <w:t>in</w:t>
      </w:r>
    </w:p>
    <w:p w14:paraId="1DF5E1D6" w14:textId="77777777" w:rsidR="0040545F" w:rsidRPr="00385A7F" w:rsidRDefault="0040545F" w:rsidP="0040545F">
      <w:pPr>
        <w:rPr>
          <w:rFonts w:cs="Arial"/>
          <w:sz w:val="22"/>
        </w:rPr>
      </w:pPr>
    </w:p>
    <w:p w14:paraId="7CE58510" w14:textId="77777777" w:rsidR="0040545F" w:rsidRPr="00385A7F" w:rsidRDefault="0040545F" w:rsidP="0040545F">
      <w:pPr>
        <w:rPr>
          <w:rFonts w:cs="Arial"/>
          <w:b/>
          <w:sz w:val="22"/>
        </w:rPr>
      </w:pPr>
      <w:r w:rsidRPr="00385A7F">
        <w:rPr>
          <w:rFonts w:cs="Arial"/>
          <w:b/>
          <w:sz w:val="22"/>
          <w:highlight w:val="yellow"/>
        </w:rPr>
        <w:t>.............................................................................................................................,</w:t>
      </w:r>
    </w:p>
    <w:p w14:paraId="0C2EAB1B" w14:textId="77777777" w:rsidR="0040545F" w:rsidRPr="00385A7F" w:rsidRDefault="0040545F" w:rsidP="0040545F">
      <w:pPr>
        <w:rPr>
          <w:rFonts w:cs="Arial"/>
          <w:color w:val="000000"/>
          <w:sz w:val="22"/>
        </w:rPr>
      </w:pPr>
      <w:r w:rsidRPr="00385A7F">
        <w:rPr>
          <w:rFonts w:cs="Arial"/>
          <w:color w:val="000000"/>
          <w:sz w:val="22"/>
        </w:rPr>
        <w:t xml:space="preserve">ki jo/ga zastopa </w:t>
      </w:r>
      <w:r w:rsidRPr="00385A7F">
        <w:rPr>
          <w:rFonts w:cs="Arial"/>
          <w:color w:val="000000"/>
          <w:sz w:val="22"/>
          <w:highlight w:val="yellow"/>
        </w:rPr>
        <w:t>.....................................................................</w:t>
      </w:r>
    </w:p>
    <w:p w14:paraId="7566DAAF" w14:textId="77777777" w:rsidR="0040545F" w:rsidRPr="00385A7F" w:rsidRDefault="0040545F" w:rsidP="0040545F">
      <w:pPr>
        <w:rPr>
          <w:rFonts w:cs="Arial"/>
          <w:color w:val="000000"/>
          <w:sz w:val="22"/>
        </w:rPr>
      </w:pPr>
      <w:r w:rsidRPr="00385A7F">
        <w:rPr>
          <w:rFonts w:cs="Arial"/>
          <w:color w:val="000000"/>
          <w:sz w:val="22"/>
        </w:rPr>
        <w:t xml:space="preserve">Identifikacijska št. za DDV: </w:t>
      </w:r>
      <w:r w:rsidRPr="00385A7F">
        <w:rPr>
          <w:rFonts w:cs="Arial"/>
          <w:color w:val="000000"/>
          <w:sz w:val="22"/>
          <w:highlight w:val="yellow"/>
        </w:rPr>
        <w:t>...................................</w:t>
      </w:r>
    </w:p>
    <w:p w14:paraId="05E06E67" w14:textId="77777777" w:rsidR="0040545F" w:rsidRPr="00385A7F" w:rsidRDefault="0040545F" w:rsidP="0040545F">
      <w:pPr>
        <w:rPr>
          <w:rFonts w:cs="Arial"/>
          <w:color w:val="000000"/>
          <w:sz w:val="22"/>
        </w:rPr>
      </w:pPr>
      <w:r w:rsidRPr="00385A7F">
        <w:rPr>
          <w:rFonts w:cs="Arial"/>
          <w:sz w:val="22"/>
        </w:rPr>
        <w:t xml:space="preserve">Matična št.: </w:t>
      </w:r>
      <w:r w:rsidRPr="00385A7F">
        <w:rPr>
          <w:rFonts w:cs="Arial"/>
          <w:sz w:val="22"/>
          <w:highlight w:val="yellow"/>
        </w:rPr>
        <w:t>..............................................</w:t>
      </w:r>
    </w:p>
    <w:p w14:paraId="0DF81E97" w14:textId="77777777" w:rsidR="0040545F" w:rsidRPr="00385A7F" w:rsidRDefault="0040545F" w:rsidP="0040545F">
      <w:pPr>
        <w:rPr>
          <w:rFonts w:cs="Arial"/>
          <w:color w:val="000000"/>
          <w:sz w:val="22"/>
        </w:rPr>
      </w:pPr>
      <w:r w:rsidRPr="00385A7F">
        <w:rPr>
          <w:rFonts w:cs="Arial"/>
          <w:color w:val="000000"/>
          <w:sz w:val="22"/>
        </w:rPr>
        <w:t>(v nadaljnjem besedilu izvajalec oz. ponudnik)</w:t>
      </w:r>
    </w:p>
    <w:p w14:paraId="02BA510A" w14:textId="77777777" w:rsidR="0040545F" w:rsidRPr="00385A7F" w:rsidRDefault="0040545F" w:rsidP="0040545F">
      <w:pPr>
        <w:ind w:left="20"/>
        <w:jc w:val="both"/>
        <w:rPr>
          <w:rFonts w:cs="Arial"/>
          <w:sz w:val="22"/>
          <w:szCs w:val="22"/>
          <w:lang w:eastAsia="en-US"/>
        </w:rPr>
      </w:pPr>
    </w:p>
    <w:p w14:paraId="40C3995E" w14:textId="77777777" w:rsidR="0040545F" w:rsidRPr="00385A7F" w:rsidRDefault="0040545F" w:rsidP="0040545F">
      <w:pPr>
        <w:ind w:left="20"/>
        <w:jc w:val="both"/>
        <w:rPr>
          <w:rFonts w:cs="Arial"/>
          <w:sz w:val="22"/>
          <w:szCs w:val="22"/>
          <w:lang w:eastAsia="en-US"/>
        </w:rPr>
      </w:pPr>
      <w:r w:rsidRPr="00385A7F">
        <w:rPr>
          <w:rFonts w:cs="Arial"/>
          <w:sz w:val="22"/>
          <w:szCs w:val="22"/>
          <w:lang w:eastAsia="en-US"/>
        </w:rPr>
        <w:t>sklepata</w:t>
      </w:r>
    </w:p>
    <w:p w14:paraId="3CCDEA0F" w14:textId="77777777" w:rsidR="00BA5595" w:rsidRPr="00385A7F" w:rsidRDefault="00BA5595" w:rsidP="00BA5595">
      <w:pPr>
        <w:widowControl w:val="0"/>
        <w:jc w:val="center"/>
        <w:rPr>
          <w:rFonts w:cs="Arial"/>
          <w:b/>
          <w:sz w:val="24"/>
        </w:rPr>
      </w:pPr>
    </w:p>
    <w:p w14:paraId="2A093590" w14:textId="580B1914" w:rsidR="00BA5595" w:rsidRPr="00385A7F" w:rsidRDefault="00BA5595" w:rsidP="00BA5595">
      <w:pPr>
        <w:widowControl w:val="0"/>
        <w:jc w:val="center"/>
        <w:rPr>
          <w:rFonts w:cs="Arial"/>
          <w:b/>
          <w:sz w:val="24"/>
        </w:rPr>
      </w:pPr>
      <w:r w:rsidRPr="00385A7F">
        <w:rPr>
          <w:rFonts w:cs="Arial"/>
          <w:b/>
          <w:sz w:val="24"/>
        </w:rPr>
        <w:t xml:space="preserve">POGODBO </w:t>
      </w:r>
    </w:p>
    <w:p w14:paraId="3E589AD9" w14:textId="3150D099" w:rsidR="00BA5595" w:rsidRPr="00C52FF5" w:rsidRDefault="00BA5595" w:rsidP="00BA5595">
      <w:pPr>
        <w:widowControl w:val="0"/>
        <w:jc w:val="center"/>
        <w:rPr>
          <w:rFonts w:cs="Arial"/>
          <w:b/>
          <w:sz w:val="24"/>
          <w:szCs w:val="24"/>
        </w:rPr>
      </w:pPr>
      <w:r w:rsidRPr="00C52FF5">
        <w:rPr>
          <w:rFonts w:cs="Arial"/>
          <w:b/>
          <w:sz w:val="24"/>
          <w:szCs w:val="24"/>
        </w:rPr>
        <w:t xml:space="preserve">O </w:t>
      </w:r>
      <w:r w:rsidR="00C52FF5" w:rsidRPr="00C52FF5">
        <w:rPr>
          <w:b/>
          <w:sz w:val="24"/>
          <w:szCs w:val="24"/>
        </w:rPr>
        <w:t>VZDRŽEVANJU, POPRAVILU IN SERVISIRANJU KLIMATSKIH, PREZRAČEVALNIH, HLADILNIH, ENERGETSKIH IN SPLIT SISTEMOV</w:t>
      </w:r>
    </w:p>
    <w:p w14:paraId="68393FE3" w14:textId="77777777" w:rsidR="00BA5595" w:rsidRPr="00BA5595" w:rsidRDefault="00BA5595" w:rsidP="00BA5595">
      <w:pPr>
        <w:rPr>
          <w:rFonts w:cs="Arial"/>
        </w:rPr>
      </w:pPr>
    </w:p>
    <w:p w14:paraId="7754C51F" w14:textId="77777777" w:rsidR="00BA5595" w:rsidRPr="00BA5595" w:rsidRDefault="00BA5595" w:rsidP="00BA5595">
      <w:pPr>
        <w:jc w:val="both"/>
        <w:rPr>
          <w:rFonts w:cs="Arial"/>
          <w:b/>
        </w:rPr>
      </w:pPr>
    </w:p>
    <w:p w14:paraId="0A1B386A" w14:textId="5EB133DD" w:rsidR="00BA5595" w:rsidRPr="006952C7" w:rsidRDefault="00646619" w:rsidP="006952C7">
      <w:pPr>
        <w:numPr>
          <w:ilvl w:val="0"/>
          <w:numId w:val="12"/>
        </w:numPr>
        <w:rPr>
          <w:rFonts w:cs="Arial"/>
          <w:b/>
          <w:sz w:val="22"/>
        </w:rPr>
      </w:pPr>
      <w:r>
        <w:rPr>
          <w:rFonts w:cs="Arial"/>
          <w:b/>
          <w:sz w:val="22"/>
        </w:rPr>
        <w:t>P</w:t>
      </w:r>
      <w:r w:rsidR="00F13F2B" w:rsidRPr="006952C7">
        <w:rPr>
          <w:rFonts w:cs="Arial"/>
          <w:b/>
          <w:sz w:val="22"/>
        </w:rPr>
        <w:t>odlaga pogodbe</w:t>
      </w:r>
    </w:p>
    <w:p w14:paraId="5150019D" w14:textId="77777777" w:rsidR="00BA5595" w:rsidRPr="00385A7F" w:rsidRDefault="00BA5595" w:rsidP="00BA5595">
      <w:pPr>
        <w:ind w:left="1080"/>
        <w:jc w:val="both"/>
        <w:rPr>
          <w:rFonts w:cs="Arial"/>
          <w:b/>
          <w:sz w:val="22"/>
        </w:rPr>
      </w:pPr>
    </w:p>
    <w:p w14:paraId="055ACC57" w14:textId="77777777" w:rsidR="00BA5595" w:rsidRPr="00385A7F" w:rsidRDefault="00BA5595" w:rsidP="005F6257">
      <w:pPr>
        <w:numPr>
          <w:ilvl w:val="0"/>
          <w:numId w:val="13"/>
        </w:numPr>
        <w:contextualSpacing/>
        <w:jc w:val="center"/>
        <w:rPr>
          <w:rFonts w:cs="Arial"/>
          <w:sz w:val="22"/>
        </w:rPr>
      </w:pPr>
      <w:r w:rsidRPr="00385A7F">
        <w:rPr>
          <w:rFonts w:cs="Arial"/>
          <w:sz w:val="22"/>
        </w:rPr>
        <w:t>člen</w:t>
      </w:r>
    </w:p>
    <w:p w14:paraId="075DD317" w14:textId="77777777" w:rsidR="00BA5595" w:rsidRPr="00385A7F" w:rsidRDefault="00BA5595" w:rsidP="00BA5595">
      <w:pPr>
        <w:jc w:val="both"/>
        <w:rPr>
          <w:rFonts w:eastAsia="Calibri" w:cs="Arial"/>
          <w:sz w:val="22"/>
          <w:lang w:eastAsia="en-US"/>
        </w:rPr>
      </w:pPr>
    </w:p>
    <w:p w14:paraId="679EC690" w14:textId="77777777" w:rsidR="002C7C02" w:rsidRDefault="00BA5595" w:rsidP="00BA5595">
      <w:pPr>
        <w:jc w:val="both"/>
        <w:rPr>
          <w:rFonts w:eastAsia="Calibri" w:cs="Arial"/>
          <w:sz w:val="22"/>
          <w:szCs w:val="22"/>
          <w:lang w:eastAsia="en-US"/>
        </w:rPr>
      </w:pPr>
      <w:r w:rsidRPr="00C52FF5">
        <w:rPr>
          <w:rFonts w:eastAsia="Calibri" w:cs="Arial"/>
          <w:sz w:val="22"/>
          <w:szCs w:val="22"/>
          <w:lang w:eastAsia="en-US"/>
        </w:rPr>
        <w:t>Podlaga za sklenitev pogodbe je</w:t>
      </w:r>
      <w:r w:rsidR="002C7C02">
        <w:rPr>
          <w:rFonts w:eastAsia="Calibri" w:cs="Arial"/>
          <w:sz w:val="22"/>
          <w:szCs w:val="22"/>
          <w:lang w:eastAsia="en-US"/>
        </w:rPr>
        <w:t>;</w:t>
      </w:r>
    </w:p>
    <w:p w14:paraId="2D10D0CA" w14:textId="13F5C694" w:rsidR="00BA5595" w:rsidRPr="005B1312" w:rsidRDefault="002C7C02" w:rsidP="00BA5595">
      <w:pPr>
        <w:jc w:val="both"/>
        <w:rPr>
          <w:rFonts w:eastAsia="Calibri" w:cs="Arial"/>
          <w:sz w:val="22"/>
          <w:szCs w:val="22"/>
          <w:lang w:eastAsia="en-US"/>
        </w:rPr>
      </w:pPr>
      <w:r>
        <w:rPr>
          <w:rFonts w:eastAsia="Calibri" w:cs="Arial"/>
          <w:sz w:val="22"/>
          <w:szCs w:val="22"/>
          <w:lang w:eastAsia="en-US"/>
        </w:rPr>
        <w:t>-</w:t>
      </w:r>
      <w:r w:rsidR="00BA5595" w:rsidRPr="00C52FF5">
        <w:rPr>
          <w:rFonts w:eastAsia="Calibri" w:cs="Arial"/>
          <w:sz w:val="22"/>
          <w:szCs w:val="22"/>
          <w:lang w:eastAsia="en-US"/>
        </w:rPr>
        <w:t xml:space="preserve"> izveden postopek </w:t>
      </w:r>
      <w:r>
        <w:rPr>
          <w:rFonts w:eastAsia="Calibri" w:cs="Arial"/>
          <w:sz w:val="22"/>
          <w:szCs w:val="22"/>
          <w:lang w:eastAsia="en-US"/>
        </w:rPr>
        <w:t xml:space="preserve">oddaje javnega naročila </w:t>
      </w:r>
      <w:r w:rsidR="00BA5595" w:rsidRPr="00C52FF5">
        <w:rPr>
          <w:rFonts w:eastAsia="Calibri" w:cs="Arial"/>
          <w:sz w:val="22"/>
          <w:szCs w:val="22"/>
          <w:lang w:eastAsia="en-US"/>
        </w:rPr>
        <w:t>za »</w:t>
      </w:r>
      <w:r w:rsidR="00C52FF5" w:rsidRPr="00C52FF5">
        <w:rPr>
          <w:b/>
          <w:sz w:val="22"/>
          <w:szCs w:val="22"/>
        </w:rPr>
        <w:t xml:space="preserve">Vzdrževanje, popravila in servisiranje klimatskih, prezračevalnih, hladilnih, energetskih in </w:t>
      </w:r>
      <w:proofErr w:type="spellStart"/>
      <w:r w:rsidR="00C52FF5" w:rsidRPr="00C52FF5">
        <w:rPr>
          <w:b/>
          <w:sz w:val="22"/>
          <w:szCs w:val="22"/>
        </w:rPr>
        <w:t>split</w:t>
      </w:r>
      <w:proofErr w:type="spellEnd"/>
      <w:r w:rsidR="00C52FF5" w:rsidRPr="00C52FF5">
        <w:rPr>
          <w:b/>
          <w:sz w:val="22"/>
          <w:szCs w:val="22"/>
        </w:rPr>
        <w:t xml:space="preserve"> sistemov. »</w:t>
      </w:r>
      <w:r w:rsidR="005B1312">
        <w:rPr>
          <w:b/>
          <w:sz w:val="22"/>
          <w:szCs w:val="22"/>
        </w:rPr>
        <w:t xml:space="preserve"> </w:t>
      </w:r>
      <w:r w:rsidR="005B1312" w:rsidRPr="005B1312">
        <w:rPr>
          <w:sz w:val="22"/>
          <w:szCs w:val="22"/>
        </w:rPr>
        <w:t>po</w:t>
      </w:r>
      <w:r w:rsidR="005B1312">
        <w:rPr>
          <w:b/>
          <w:sz w:val="22"/>
          <w:szCs w:val="22"/>
        </w:rPr>
        <w:t xml:space="preserve"> </w:t>
      </w:r>
      <w:r w:rsidRPr="00C52FF5">
        <w:rPr>
          <w:rFonts w:eastAsia="Calibri" w:cs="Arial"/>
          <w:sz w:val="22"/>
          <w:szCs w:val="22"/>
          <w:lang w:eastAsia="en-US"/>
        </w:rPr>
        <w:t>odprt</w:t>
      </w:r>
      <w:r w:rsidR="005B1312">
        <w:rPr>
          <w:rFonts w:eastAsia="Calibri" w:cs="Arial"/>
          <w:sz w:val="22"/>
          <w:szCs w:val="22"/>
          <w:lang w:eastAsia="en-US"/>
        </w:rPr>
        <w:t>em postopku</w:t>
      </w:r>
      <w:r w:rsidRPr="00C52FF5">
        <w:rPr>
          <w:rFonts w:eastAsia="Calibri" w:cs="Arial"/>
          <w:sz w:val="22"/>
          <w:szCs w:val="22"/>
          <w:lang w:eastAsia="en-US"/>
        </w:rPr>
        <w:t xml:space="preserve"> št. </w:t>
      </w:r>
      <w:proofErr w:type="spellStart"/>
      <w:r w:rsidRPr="005B1312">
        <w:rPr>
          <w:rFonts w:eastAsia="Calibri" w:cs="Arial"/>
          <w:sz w:val="22"/>
          <w:szCs w:val="22"/>
          <w:lang w:eastAsia="en-US"/>
        </w:rPr>
        <w:t>JN</w:t>
      </w:r>
      <w:proofErr w:type="spellEnd"/>
      <w:r w:rsidRPr="005B1312">
        <w:rPr>
          <w:rFonts w:eastAsia="Calibri" w:cs="Arial"/>
          <w:sz w:val="22"/>
          <w:szCs w:val="22"/>
          <w:lang w:eastAsia="en-US"/>
        </w:rPr>
        <w:t>-0005/2026</w:t>
      </w:r>
      <w:r w:rsidR="005B1312" w:rsidRPr="005B1312">
        <w:rPr>
          <w:rFonts w:eastAsia="Calibri" w:cs="Arial"/>
          <w:sz w:val="22"/>
          <w:szCs w:val="22"/>
          <w:lang w:eastAsia="en-US"/>
        </w:rPr>
        <w:t xml:space="preserve">; </w:t>
      </w:r>
    </w:p>
    <w:p w14:paraId="56CFCAE5" w14:textId="5BF9A834" w:rsidR="005B1312" w:rsidRPr="005B1312" w:rsidRDefault="005B1312" w:rsidP="00BA5595">
      <w:pPr>
        <w:jc w:val="both"/>
        <w:rPr>
          <w:sz w:val="22"/>
          <w:szCs w:val="22"/>
        </w:rPr>
      </w:pPr>
      <w:r w:rsidRPr="005B1312">
        <w:rPr>
          <w:sz w:val="22"/>
          <w:szCs w:val="22"/>
        </w:rPr>
        <w:t xml:space="preserve">- ponudba ponudnika, z dne_______________, </w:t>
      </w:r>
    </w:p>
    <w:p w14:paraId="13B6B01B" w14:textId="140E7BB3" w:rsidR="005B1312" w:rsidRPr="005B1312" w:rsidRDefault="005B1312" w:rsidP="00BA5595">
      <w:pPr>
        <w:jc w:val="both"/>
        <w:rPr>
          <w:sz w:val="22"/>
          <w:szCs w:val="22"/>
        </w:rPr>
      </w:pPr>
      <w:r w:rsidRPr="005B1312">
        <w:rPr>
          <w:sz w:val="22"/>
          <w:szCs w:val="22"/>
        </w:rPr>
        <w:t xml:space="preserve">- dokumentacija v zvezi z oddajo javnega naročila, potrjena s strani izbranega ponudnika. </w:t>
      </w:r>
    </w:p>
    <w:p w14:paraId="0F7D2CDC" w14:textId="77777777" w:rsidR="00C52FF5" w:rsidRPr="00385A7F" w:rsidRDefault="00C52FF5" w:rsidP="00BA5595">
      <w:pPr>
        <w:jc w:val="both"/>
        <w:rPr>
          <w:rFonts w:cs="Arial"/>
          <w:sz w:val="22"/>
        </w:rPr>
      </w:pPr>
    </w:p>
    <w:p w14:paraId="7926AE52" w14:textId="3D67D12B" w:rsidR="00BA5595" w:rsidRPr="00385A7F" w:rsidRDefault="00646619" w:rsidP="006952C7">
      <w:pPr>
        <w:numPr>
          <w:ilvl w:val="0"/>
          <w:numId w:val="12"/>
        </w:numPr>
        <w:rPr>
          <w:rFonts w:cs="Arial"/>
          <w:b/>
          <w:sz w:val="22"/>
        </w:rPr>
      </w:pPr>
      <w:r w:rsidRPr="00385A7F">
        <w:rPr>
          <w:rFonts w:cs="Arial"/>
          <w:b/>
          <w:sz w:val="22"/>
        </w:rPr>
        <w:t>P</w:t>
      </w:r>
      <w:r w:rsidR="00F13F2B" w:rsidRPr="00385A7F">
        <w:rPr>
          <w:rFonts w:cs="Arial"/>
          <w:b/>
          <w:sz w:val="22"/>
        </w:rPr>
        <w:t>redmet pogodbe</w:t>
      </w:r>
    </w:p>
    <w:p w14:paraId="5BFA70EE" w14:textId="77777777" w:rsidR="00BA5595" w:rsidRPr="00385A7F" w:rsidRDefault="00BA5595" w:rsidP="00BA5595">
      <w:pPr>
        <w:jc w:val="both"/>
        <w:rPr>
          <w:rFonts w:cs="Arial"/>
          <w:b/>
          <w:sz w:val="22"/>
        </w:rPr>
      </w:pPr>
    </w:p>
    <w:p w14:paraId="31CB3F17" w14:textId="77777777" w:rsidR="00BA5595" w:rsidRPr="00385A7F" w:rsidRDefault="00BA5595" w:rsidP="005F6257">
      <w:pPr>
        <w:numPr>
          <w:ilvl w:val="0"/>
          <w:numId w:val="13"/>
        </w:numPr>
        <w:contextualSpacing/>
        <w:jc w:val="center"/>
        <w:rPr>
          <w:rFonts w:cs="Arial"/>
          <w:sz w:val="22"/>
        </w:rPr>
      </w:pPr>
      <w:r w:rsidRPr="00385A7F">
        <w:rPr>
          <w:rFonts w:cs="Arial"/>
          <w:sz w:val="22"/>
        </w:rPr>
        <w:t>člen</w:t>
      </w:r>
    </w:p>
    <w:p w14:paraId="5D402D05" w14:textId="77777777" w:rsidR="00BA5595" w:rsidRPr="00385A7F" w:rsidRDefault="00BA5595" w:rsidP="00BA5595">
      <w:pPr>
        <w:jc w:val="both"/>
        <w:rPr>
          <w:rFonts w:cs="Arial"/>
          <w:color w:val="000000"/>
          <w:sz w:val="22"/>
        </w:rPr>
      </w:pPr>
    </w:p>
    <w:p w14:paraId="1CCE50C5" w14:textId="77777777" w:rsidR="006952C7" w:rsidRPr="006952C7" w:rsidRDefault="006952C7" w:rsidP="006952C7">
      <w:pPr>
        <w:pStyle w:val="Telobesedila3"/>
        <w:rPr>
          <w:rFonts w:eastAsia="Calibri" w:cs="Arial"/>
          <w:sz w:val="22"/>
          <w:szCs w:val="22"/>
          <w:lang w:eastAsia="en-US"/>
        </w:rPr>
      </w:pPr>
      <w:r w:rsidRPr="006952C7">
        <w:rPr>
          <w:rFonts w:eastAsia="Calibri" w:cs="Arial"/>
          <w:sz w:val="22"/>
          <w:szCs w:val="22"/>
          <w:lang w:eastAsia="en-US"/>
        </w:rPr>
        <w:t>Predmet pogodbe je:</w:t>
      </w:r>
    </w:p>
    <w:p w14:paraId="31FD485E" w14:textId="77777777" w:rsidR="006952C7" w:rsidRPr="006952C7" w:rsidRDefault="006952C7" w:rsidP="0084052C">
      <w:pPr>
        <w:pStyle w:val="Telobesedila3"/>
        <w:numPr>
          <w:ilvl w:val="0"/>
          <w:numId w:val="50"/>
        </w:numPr>
        <w:rPr>
          <w:rFonts w:eastAsia="Calibri" w:cs="Arial"/>
          <w:sz w:val="22"/>
          <w:szCs w:val="22"/>
          <w:lang w:eastAsia="en-US"/>
        </w:rPr>
      </w:pPr>
      <w:r w:rsidRPr="006952C7">
        <w:rPr>
          <w:rFonts w:eastAsia="Calibri" w:cs="Arial"/>
          <w:sz w:val="22"/>
          <w:szCs w:val="22"/>
          <w:lang w:eastAsia="en-US"/>
        </w:rPr>
        <w:t xml:space="preserve">vzdrževanje klimatskih, prezračevalnih, hladilnih, energetskih in </w:t>
      </w:r>
      <w:proofErr w:type="spellStart"/>
      <w:r w:rsidRPr="006952C7">
        <w:rPr>
          <w:rFonts w:eastAsia="Calibri" w:cs="Arial"/>
          <w:sz w:val="22"/>
          <w:szCs w:val="22"/>
          <w:lang w:eastAsia="en-US"/>
        </w:rPr>
        <w:t>split</w:t>
      </w:r>
      <w:proofErr w:type="spellEnd"/>
      <w:r w:rsidRPr="006952C7">
        <w:rPr>
          <w:rFonts w:eastAsia="Calibri" w:cs="Arial"/>
          <w:sz w:val="22"/>
          <w:szCs w:val="22"/>
          <w:lang w:eastAsia="en-US"/>
        </w:rPr>
        <w:t xml:space="preserve"> sistemov  </w:t>
      </w:r>
    </w:p>
    <w:p w14:paraId="5CCE1DD5" w14:textId="77777777" w:rsidR="006952C7" w:rsidRPr="006952C7" w:rsidRDefault="006952C7" w:rsidP="006952C7">
      <w:pPr>
        <w:pStyle w:val="Telobesedila3"/>
        <w:ind w:left="360"/>
        <w:rPr>
          <w:rFonts w:eastAsia="Calibri" w:cs="Arial"/>
          <w:sz w:val="22"/>
          <w:szCs w:val="22"/>
          <w:lang w:eastAsia="en-US"/>
        </w:rPr>
      </w:pPr>
    </w:p>
    <w:p w14:paraId="6A5B4C7E" w14:textId="77777777" w:rsidR="006952C7" w:rsidRPr="006952C7" w:rsidRDefault="006952C7" w:rsidP="006952C7">
      <w:pPr>
        <w:pStyle w:val="Telobesedila3"/>
        <w:rPr>
          <w:rFonts w:eastAsia="Calibri" w:cs="Arial"/>
          <w:sz w:val="22"/>
          <w:szCs w:val="22"/>
          <w:lang w:eastAsia="en-US"/>
        </w:rPr>
      </w:pPr>
      <w:r w:rsidRPr="006952C7">
        <w:rPr>
          <w:rFonts w:eastAsia="Calibri" w:cs="Arial"/>
          <w:sz w:val="22"/>
          <w:szCs w:val="22"/>
          <w:lang w:eastAsia="en-US"/>
        </w:rPr>
        <w:t>Vzdrževanje iz prvega odstavka tega člena zajema:</w:t>
      </w:r>
    </w:p>
    <w:p w14:paraId="4B926EFD" w14:textId="77777777" w:rsidR="006952C7" w:rsidRPr="006952C7" w:rsidRDefault="006952C7" w:rsidP="0084052C">
      <w:pPr>
        <w:pStyle w:val="Telobesedila3"/>
        <w:numPr>
          <w:ilvl w:val="0"/>
          <w:numId w:val="50"/>
        </w:numPr>
        <w:rPr>
          <w:rFonts w:eastAsia="Calibri" w:cs="Arial"/>
          <w:sz w:val="22"/>
          <w:szCs w:val="22"/>
          <w:lang w:eastAsia="en-US"/>
        </w:rPr>
      </w:pPr>
      <w:r w:rsidRPr="006952C7">
        <w:rPr>
          <w:rFonts w:eastAsia="Calibri" w:cs="Arial"/>
          <w:sz w:val="22"/>
          <w:szCs w:val="22"/>
          <w:lang w:eastAsia="en-US"/>
        </w:rPr>
        <w:t xml:space="preserve">redno vzdrževanje, po navodilih proizvajalca oz. po opisu del iz razpisne dokumentacije, ki je priloga k tej pogodbi – Tehnične zahteve (v nadaljevanju: Priloga 1), </w:t>
      </w:r>
    </w:p>
    <w:p w14:paraId="4BB8CB5B" w14:textId="77777777" w:rsidR="006952C7" w:rsidRPr="006952C7" w:rsidRDefault="006952C7" w:rsidP="0084052C">
      <w:pPr>
        <w:pStyle w:val="Telobesedila3"/>
        <w:numPr>
          <w:ilvl w:val="0"/>
          <w:numId w:val="50"/>
        </w:numPr>
        <w:rPr>
          <w:rFonts w:eastAsia="Calibri" w:cs="Arial"/>
          <w:sz w:val="22"/>
          <w:szCs w:val="22"/>
          <w:lang w:eastAsia="en-US"/>
        </w:rPr>
      </w:pPr>
      <w:r w:rsidRPr="006952C7">
        <w:rPr>
          <w:rFonts w:eastAsia="Calibri" w:cs="Arial"/>
          <w:sz w:val="22"/>
          <w:szCs w:val="22"/>
          <w:lang w:eastAsia="en-US"/>
        </w:rPr>
        <w:t>izredno vzdrževanje oz. odpravo napak.</w:t>
      </w:r>
    </w:p>
    <w:p w14:paraId="0B5E4E09" w14:textId="77777777" w:rsidR="006952C7" w:rsidRPr="006952C7" w:rsidRDefault="006952C7" w:rsidP="006952C7">
      <w:pPr>
        <w:pStyle w:val="Telobesedila3"/>
        <w:tabs>
          <w:tab w:val="clear" w:pos="720"/>
        </w:tabs>
        <w:rPr>
          <w:rFonts w:eastAsia="Calibri" w:cs="Arial"/>
          <w:sz w:val="22"/>
          <w:szCs w:val="22"/>
          <w:lang w:eastAsia="en-US"/>
        </w:rPr>
      </w:pPr>
    </w:p>
    <w:p w14:paraId="17817C16" w14:textId="018509CB" w:rsidR="00BA5595" w:rsidRDefault="006952C7" w:rsidP="002A16A6">
      <w:pPr>
        <w:pStyle w:val="Telobesedila3"/>
        <w:tabs>
          <w:tab w:val="clear" w:pos="720"/>
        </w:tabs>
        <w:rPr>
          <w:rFonts w:eastAsia="Calibri" w:cs="Arial"/>
          <w:sz w:val="22"/>
          <w:szCs w:val="22"/>
          <w:lang w:eastAsia="en-US"/>
        </w:rPr>
      </w:pPr>
      <w:r w:rsidRPr="006952C7">
        <w:rPr>
          <w:rFonts w:eastAsia="Calibri" w:cs="Arial"/>
          <w:sz w:val="22"/>
          <w:szCs w:val="22"/>
          <w:lang w:eastAsia="en-US"/>
        </w:rPr>
        <w:t>Storitve vzdrževanja so vezane na naprave, navedene v obrazcu »Ponudbeni predračun«, ki je priloga k tej pogodbi (v nadaljevanju: Priloga 2).</w:t>
      </w:r>
    </w:p>
    <w:p w14:paraId="67D55768" w14:textId="77777777" w:rsidR="00DC7CE2" w:rsidRPr="002A16A6" w:rsidRDefault="00DC7CE2" w:rsidP="002A16A6">
      <w:pPr>
        <w:pStyle w:val="Telobesedila3"/>
        <w:tabs>
          <w:tab w:val="clear" w:pos="720"/>
        </w:tabs>
        <w:rPr>
          <w:rFonts w:eastAsia="Calibri" w:cs="Arial"/>
          <w:sz w:val="22"/>
          <w:szCs w:val="22"/>
          <w:lang w:eastAsia="en-US"/>
        </w:rPr>
      </w:pPr>
    </w:p>
    <w:p w14:paraId="5D8211FC" w14:textId="77777777" w:rsidR="00BA5595" w:rsidRPr="002220ED" w:rsidRDefault="00BA5595" w:rsidP="005F6257">
      <w:pPr>
        <w:numPr>
          <w:ilvl w:val="0"/>
          <w:numId w:val="13"/>
        </w:numPr>
        <w:contextualSpacing/>
        <w:jc w:val="center"/>
        <w:rPr>
          <w:rFonts w:cs="Arial"/>
          <w:sz w:val="22"/>
        </w:rPr>
      </w:pPr>
      <w:r w:rsidRPr="002220ED">
        <w:rPr>
          <w:rFonts w:cs="Arial"/>
          <w:sz w:val="22"/>
        </w:rPr>
        <w:lastRenderedPageBreak/>
        <w:t>člen</w:t>
      </w:r>
    </w:p>
    <w:p w14:paraId="61F8E103" w14:textId="77777777" w:rsidR="00BA5595" w:rsidRPr="002220ED" w:rsidRDefault="00BA5595" w:rsidP="00BA5595">
      <w:pPr>
        <w:jc w:val="both"/>
        <w:rPr>
          <w:rFonts w:cs="Arial"/>
          <w:color w:val="000000"/>
          <w:sz w:val="22"/>
        </w:rPr>
      </w:pPr>
    </w:p>
    <w:p w14:paraId="093EF28F"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S to pogodbo se izvajalec zaveže opraviti v pogodbi določene storitve vzdrževanja, naročnik pa se zaveže, da mu bo za to plačal pogodbeno ceno. </w:t>
      </w:r>
    </w:p>
    <w:p w14:paraId="4EEC0B59" w14:textId="77777777" w:rsidR="006952C7" w:rsidRPr="006952C7" w:rsidRDefault="006952C7" w:rsidP="006952C7">
      <w:pPr>
        <w:pStyle w:val="Telobesedila"/>
        <w:rPr>
          <w:rFonts w:eastAsia="Calibri" w:cs="Arial"/>
          <w:sz w:val="22"/>
          <w:szCs w:val="22"/>
          <w:lang w:eastAsia="en-US"/>
        </w:rPr>
      </w:pPr>
    </w:p>
    <w:p w14:paraId="507C4666"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Prav tako se s to pogodbo izvajalec zaveže k prodaji, izročitvi in vgraditvi potrebnih in naročenih rezervnih delov v last in posest naročnika, ki naročeno blago kupi. </w:t>
      </w:r>
    </w:p>
    <w:p w14:paraId="37AA5D9A" w14:textId="462486E7" w:rsidR="00BA5595" w:rsidRDefault="00BA5595" w:rsidP="00BA5595">
      <w:pPr>
        <w:jc w:val="both"/>
        <w:rPr>
          <w:rFonts w:cs="Arial"/>
          <w:color w:val="000000"/>
          <w:sz w:val="22"/>
        </w:rPr>
      </w:pPr>
    </w:p>
    <w:p w14:paraId="025817D3" w14:textId="21E0DE08" w:rsidR="006952C7" w:rsidRPr="006952C7" w:rsidRDefault="006952C7" w:rsidP="006952C7">
      <w:pPr>
        <w:numPr>
          <w:ilvl w:val="0"/>
          <w:numId w:val="13"/>
        </w:numPr>
        <w:contextualSpacing/>
        <w:jc w:val="center"/>
        <w:rPr>
          <w:rFonts w:cs="Arial"/>
          <w:sz w:val="22"/>
        </w:rPr>
      </w:pPr>
      <w:r w:rsidRPr="002220ED">
        <w:rPr>
          <w:rFonts w:cs="Arial"/>
          <w:sz w:val="22"/>
        </w:rPr>
        <w:t>člen</w:t>
      </w:r>
    </w:p>
    <w:p w14:paraId="7AB4F5BB" w14:textId="0B44136D" w:rsidR="006952C7" w:rsidRDefault="006952C7" w:rsidP="00BA5595">
      <w:pPr>
        <w:jc w:val="both"/>
        <w:rPr>
          <w:rFonts w:cs="Arial"/>
          <w:color w:val="000000"/>
          <w:sz w:val="22"/>
        </w:rPr>
      </w:pPr>
    </w:p>
    <w:p w14:paraId="0EBEB44C"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Popis sistemov in naprav iz Priloge 2 k tej pogodbi predstavlja stanje opreme pri naročniku v času podpisa te pogodbe. Število sistemov in naprav se lahko spremeni (poveča ali zmanjša) v času trajanja pogodbe, glede na spremenjene potrebe naročnika. </w:t>
      </w:r>
    </w:p>
    <w:p w14:paraId="4517826E" w14:textId="77777777" w:rsidR="006952C7" w:rsidRPr="006952C7" w:rsidRDefault="006952C7" w:rsidP="006952C7">
      <w:pPr>
        <w:pStyle w:val="Telobesedila"/>
        <w:rPr>
          <w:rFonts w:eastAsia="Calibri" w:cs="Arial"/>
          <w:sz w:val="22"/>
          <w:szCs w:val="22"/>
          <w:lang w:eastAsia="en-US"/>
        </w:rPr>
      </w:pPr>
    </w:p>
    <w:p w14:paraId="31F37FFE"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V primeru, da se bo število naprav oz.  sistemov v času trajanja te pogodbe povečalo ali zmanjšalo, bosta izvajalec in naročnik sklenila aneks k tej pogodbi, s katerim se bo povišala oziroma zmanjšala cena rednih vzdrževalnih del. V primeru zmanjšanja števila naprav oz. sistemov se bo cena vzdrževalnih pregledov znižala za ceno pregleda posamezne naprave oz. sistema, kot je razvidna iz Priloge 2. V primeru povečanja števila naprav oz. sistemov pa se bo cena vzdrževalnih pregledov zvišala za ceno pregleda nove naprave, pri čemer mora biti cena pregleda te naprave oz. sistema nižja ali enakovredna ceni pregleda za podobno napravo oz. sistem.</w:t>
      </w:r>
    </w:p>
    <w:p w14:paraId="4DAA0640" w14:textId="4DAD234F" w:rsidR="006952C7" w:rsidRDefault="006952C7" w:rsidP="00BA5595">
      <w:pPr>
        <w:jc w:val="both"/>
        <w:rPr>
          <w:rFonts w:cs="Arial"/>
          <w:color w:val="000000"/>
          <w:sz w:val="22"/>
        </w:rPr>
      </w:pPr>
    </w:p>
    <w:p w14:paraId="0BE994D3" w14:textId="77777777" w:rsidR="006952C7" w:rsidRPr="002220ED" w:rsidRDefault="006952C7" w:rsidP="006952C7">
      <w:pPr>
        <w:numPr>
          <w:ilvl w:val="0"/>
          <w:numId w:val="13"/>
        </w:numPr>
        <w:contextualSpacing/>
        <w:jc w:val="center"/>
        <w:rPr>
          <w:rFonts w:cs="Arial"/>
          <w:sz w:val="22"/>
        </w:rPr>
      </w:pPr>
      <w:r w:rsidRPr="002220ED">
        <w:rPr>
          <w:rFonts w:cs="Arial"/>
          <w:sz w:val="22"/>
        </w:rPr>
        <w:t>člen</w:t>
      </w:r>
    </w:p>
    <w:p w14:paraId="06307448" w14:textId="77777777" w:rsidR="006952C7" w:rsidRDefault="006952C7" w:rsidP="00BA5595">
      <w:pPr>
        <w:jc w:val="both"/>
        <w:rPr>
          <w:rFonts w:cs="Arial"/>
          <w:color w:val="000000"/>
          <w:sz w:val="22"/>
        </w:rPr>
      </w:pPr>
    </w:p>
    <w:p w14:paraId="56B60591"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Za sisteme oz. naprave, ki so še v garanciji, je izvajalec dolžan poskrbeti, da se popravila opravijo s strani pooblaščenega serviserja oziroma na način, kot je to predvideno v garancijskih dokumentih za ta sistem.</w:t>
      </w:r>
    </w:p>
    <w:p w14:paraId="77A02B9C" w14:textId="034516A8" w:rsidR="006952C7" w:rsidRDefault="006952C7" w:rsidP="00BA5595">
      <w:pPr>
        <w:jc w:val="both"/>
        <w:rPr>
          <w:rFonts w:cs="Arial"/>
          <w:color w:val="000000"/>
          <w:sz w:val="22"/>
        </w:rPr>
      </w:pPr>
    </w:p>
    <w:p w14:paraId="159E9BE2" w14:textId="19047930" w:rsidR="006952C7" w:rsidRPr="006952C7" w:rsidRDefault="00F13F2B" w:rsidP="006952C7">
      <w:pPr>
        <w:numPr>
          <w:ilvl w:val="0"/>
          <w:numId w:val="12"/>
        </w:numPr>
        <w:rPr>
          <w:rFonts w:cs="Arial"/>
          <w:b/>
          <w:sz w:val="22"/>
        </w:rPr>
      </w:pPr>
      <w:r w:rsidRPr="006952C7">
        <w:rPr>
          <w:rFonts w:cs="Arial"/>
          <w:b/>
          <w:sz w:val="22"/>
        </w:rPr>
        <w:t>Izvajanje storitev</w:t>
      </w:r>
    </w:p>
    <w:p w14:paraId="0C82EBD9" w14:textId="7B78E249" w:rsidR="006952C7" w:rsidRPr="006952C7" w:rsidRDefault="006952C7" w:rsidP="006952C7">
      <w:pPr>
        <w:ind w:left="720"/>
        <w:contextualSpacing/>
        <w:rPr>
          <w:rFonts w:cs="Arial"/>
          <w:sz w:val="22"/>
        </w:rPr>
      </w:pPr>
    </w:p>
    <w:p w14:paraId="4D3BA407" w14:textId="32CDFBEF" w:rsidR="006952C7" w:rsidRPr="006952C7" w:rsidRDefault="006952C7" w:rsidP="006952C7">
      <w:pPr>
        <w:numPr>
          <w:ilvl w:val="0"/>
          <w:numId w:val="13"/>
        </w:numPr>
        <w:contextualSpacing/>
        <w:jc w:val="center"/>
        <w:rPr>
          <w:rFonts w:cs="Arial"/>
          <w:sz w:val="22"/>
        </w:rPr>
      </w:pPr>
      <w:r w:rsidRPr="006952C7">
        <w:rPr>
          <w:rFonts w:cs="Arial"/>
          <w:sz w:val="22"/>
        </w:rPr>
        <w:t>člen</w:t>
      </w:r>
    </w:p>
    <w:p w14:paraId="041082B4" w14:textId="77777777" w:rsidR="006952C7" w:rsidRPr="006E6D62" w:rsidRDefault="006952C7" w:rsidP="006952C7">
      <w:pPr>
        <w:pStyle w:val="Telobesedila"/>
        <w:jc w:val="center"/>
        <w:rPr>
          <w:rFonts w:cs="Arial"/>
          <w:iCs/>
          <w:szCs w:val="22"/>
        </w:rPr>
      </w:pPr>
    </w:p>
    <w:p w14:paraId="0872E4EC"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Redni (dnevni, tedenski, mesečni, sezonski) in občasni vzdrževalni pregledi se bodo izvajali v skladu z zahtevami iz Priloge </w:t>
      </w:r>
      <w:smartTag w:uri="urn:schemas-microsoft-com:office:smarttags" w:element="metricconverter">
        <w:smartTagPr>
          <w:attr w:name="ProductID" w:val="1 in"/>
        </w:smartTagPr>
        <w:r w:rsidRPr="006952C7">
          <w:rPr>
            <w:rFonts w:eastAsia="Calibri" w:cs="Arial"/>
            <w:sz w:val="22"/>
            <w:szCs w:val="22"/>
            <w:lang w:eastAsia="en-US"/>
          </w:rPr>
          <w:t>1 in</w:t>
        </w:r>
      </w:smartTag>
      <w:r w:rsidRPr="006952C7">
        <w:rPr>
          <w:rFonts w:eastAsia="Calibri" w:cs="Arial"/>
          <w:sz w:val="22"/>
          <w:szCs w:val="22"/>
          <w:lang w:eastAsia="en-US"/>
        </w:rPr>
        <w:t xml:space="preserve"> Priloge 2 k tej pogodbi.</w:t>
      </w:r>
    </w:p>
    <w:p w14:paraId="3AC4E7AF" w14:textId="77777777" w:rsidR="006952C7" w:rsidRPr="006E6D62" w:rsidRDefault="006952C7" w:rsidP="006952C7">
      <w:pPr>
        <w:pStyle w:val="Telobesedila"/>
        <w:rPr>
          <w:rFonts w:cs="Arial"/>
          <w:iCs/>
          <w:szCs w:val="22"/>
        </w:rPr>
      </w:pPr>
    </w:p>
    <w:p w14:paraId="2EF8F606" w14:textId="3123F0B9" w:rsidR="006952C7" w:rsidRPr="006952C7" w:rsidRDefault="006952C7" w:rsidP="006952C7">
      <w:pPr>
        <w:numPr>
          <w:ilvl w:val="0"/>
          <w:numId w:val="13"/>
        </w:numPr>
        <w:contextualSpacing/>
        <w:jc w:val="center"/>
        <w:rPr>
          <w:rFonts w:cs="Arial"/>
          <w:sz w:val="22"/>
        </w:rPr>
      </w:pPr>
      <w:r w:rsidRPr="006952C7">
        <w:rPr>
          <w:rFonts w:cs="Arial"/>
          <w:sz w:val="22"/>
        </w:rPr>
        <w:t>člen</w:t>
      </w:r>
    </w:p>
    <w:p w14:paraId="200308AB" w14:textId="77777777" w:rsidR="006952C7" w:rsidRPr="006E6D62" w:rsidRDefault="006952C7" w:rsidP="006952C7">
      <w:pPr>
        <w:pStyle w:val="Telobesedila"/>
        <w:jc w:val="center"/>
        <w:rPr>
          <w:rFonts w:cs="Arial"/>
          <w:iCs/>
          <w:szCs w:val="22"/>
        </w:rPr>
      </w:pPr>
    </w:p>
    <w:p w14:paraId="2F703C59"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Izredno oz. intervencijsko vzdrževanje se bo izvajalo glede na potrebe naročnika. Izvajalec bo izredne vzdrževalne preglede vršil na podlagi naročnikove prijave okvare.</w:t>
      </w:r>
    </w:p>
    <w:p w14:paraId="7FC7ECF5" w14:textId="40140B95" w:rsidR="006952C7" w:rsidRDefault="006952C7" w:rsidP="006952C7">
      <w:pPr>
        <w:pStyle w:val="Telobesedila"/>
        <w:rPr>
          <w:rFonts w:ascii="Verdana" w:hAnsi="Verdana"/>
          <w:i/>
          <w:szCs w:val="22"/>
          <w:highlight w:val="cyan"/>
        </w:rPr>
      </w:pPr>
    </w:p>
    <w:p w14:paraId="01C4E949" w14:textId="550607A5" w:rsidR="006952C7" w:rsidRPr="006952C7" w:rsidRDefault="006952C7" w:rsidP="006952C7">
      <w:pPr>
        <w:numPr>
          <w:ilvl w:val="0"/>
          <w:numId w:val="13"/>
        </w:numPr>
        <w:contextualSpacing/>
        <w:jc w:val="center"/>
        <w:rPr>
          <w:rFonts w:cs="Arial"/>
          <w:sz w:val="22"/>
        </w:rPr>
      </w:pPr>
      <w:r w:rsidRPr="006952C7">
        <w:rPr>
          <w:rFonts w:cs="Arial"/>
          <w:sz w:val="22"/>
        </w:rPr>
        <w:t>člen</w:t>
      </w:r>
    </w:p>
    <w:p w14:paraId="7A364758" w14:textId="77777777" w:rsidR="006952C7" w:rsidRPr="006E6D62" w:rsidRDefault="006952C7" w:rsidP="006952C7">
      <w:pPr>
        <w:pStyle w:val="Telobesedila"/>
        <w:rPr>
          <w:rFonts w:ascii="Verdana" w:hAnsi="Verdana"/>
          <w:i/>
          <w:iCs/>
          <w:szCs w:val="22"/>
        </w:rPr>
      </w:pPr>
    </w:p>
    <w:p w14:paraId="0F5BF329" w14:textId="77777777" w:rsidR="006952C7" w:rsidRPr="00DC7CE2" w:rsidRDefault="006952C7" w:rsidP="006952C7">
      <w:pPr>
        <w:pStyle w:val="Telobesedila"/>
        <w:rPr>
          <w:rFonts w:eastAsia="Calibri" w:cs="Arial"/>
          <w:sz w:val="22"/>
          <w:szCs w:val="22"/>
          <w:lang w:eastAsia="en-US"/>
        </w:rPr>
      </w:pPr>
      <w:r w:rsidRPr="00DC7CE2">
        <w:rPr>
          <w:rFonts w:eastAsia="Calibri" w:cs="Arial"/>
          <w:sz w:val="22"/>
          <w:szCs w:val="22"/>
          <w:lang w:eastAsia="en-US"/>
        </w:rPr>
        <w:t xml:space="preserve">Obveznost izvajalca je, da bo nudil telefonsko pomoč naročniku v urgentnih primerih tudi izven delovnega časa (24-urna aktivna prijava napak). </w:t>
      </w:r>
    </w:p>
    <w:p w14:paraId="558C1D92" w14:textId="77777777" w:rsidR="006952C7" w:rsidRPr="006952C7" w:rsidRDefault="006952C7" w:rsidP="006952C7">
      <w:pPr>
        <w:tabs>
          <w:tab w:val="left" w:pos="1080"/>
        </w:tabs>
        <w:jc w:val="both"/>
        <w:rPr>
          <w:rFonts w:eastAsia="Calibri" w:cs="Arial"/>
          <w:sz w:val="22"/>
          <w:szCs w:val="22"/>
          <w:lang w:eastAsia="en-US"/>
        </w:rPr>
      </w:pPr>
    </w:p>
    <w:p w14:paraId="22FB1CBF" w14:textId="4B471BBF" w:rsidR="006E6AD7" w:rsidRPr="006952C7" w:rsidRDefault="00DF0FC1" w:rsidP="006952C7">
      <w:pPr>
        <w:tabs>
          <w:tab w:val="left" w:pos="1080"/>
        </w:tabs>
        <w:jc w:val="both"/>
        <w:rPr>
          <w:rFonts w:eastAsia="Calibri" w:cs="Arial"/>
          <w:sz w:val="22"/>
          <w:szCs w:val="22"/>
          <w:lang w:eastAsia="en-US"/>
        </w:rPr>
      </w:pPr>
      <w:r>
        <w:rPr>
          <w:rFonts w:eastAsia="Calibri" w:cs="Arial"/>
          <w:sz w:val="22"/>
          <w:szCs w:val="22"/>
          <w:lang w:eastAsia="en-US"/>
        </w:rPr>
        <w:t xml:space="preserve">Telefonska številka dežurnega serviserja: </w:t>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Pr>
          <w:rFonts w:eastAsia="Calibri" w:cs="Arial"/>
          <w:sz w:val="22"/>
          <w:szCs w:val="22"/>
          <w:lang w:eastAsia="en-US"/>
        </w:rPr>
        <w:softHyphen/>
      </w:r>
      <w:r w:rsidRPr="00DF0FC1">
        <w:rPr>
          <w:rFonts w:eastAsia="Calibri" w:cs="Arial"/>
          <w:sz w:val="22"/>
          <w:szCs w:val="22"/>
          <w:highlight w:val="yellow"/>
          <w:lang w:eastAsia="en-US"/>
        </w:rPr>
        <w:t>_______________________</w:t>
      </w:r>
    </w:p>
    <w:p w14:paraId="59BCAD06" w14:textId="77777777" w:rsidR="00DF0FC1" w:rsidRDefault="00DF0FC1" w:rsidP="00DF0FC1">
      <w:pPr>
        <w:tabs>
          <w:tab w:val="left" w:pos="1080"/>
        </w:tabs>
        <w:jc w:val="both"/>
        <w:rPr>
          <w:rFonts w:eastAsia="Calibri" w:cs="Arial"/>
          <w:sz w:val="22"/>
          <w:szCs w:val="22"/>
          <w:highlight w:val="yellow"/>
          <w:lang w:eastAsia="en-US"/>
        </w:rPr>
      </w:pPr>
      <w:r w:rsidRPr="006952C7">
        <w:rPr>
          <w:rFonts w:eastAsia="Calibri" w:cs="Arial"/>
          <w:sz w:val="22"/>
          <w:szCs w:val="22"/>
          <w:lang w:eastAsia="en-US"/>
        </w:rPr>
        <w:t xml:space="preserve">Ustna prijava na izvajalčevo tehnično službo, telefon: </w:t>
      </w:r>
      <w:r w:rsidRPr="006952C7">
        <w:rPr>
          <w:rFonts w:eastAsia="Calibri" w:cs="Arial"/>
          <w:sz w:val="22"/>
          <w:szCs w:val="22"/>
          <w:highlight w:val="yellow"/>
          <w:lang w:eastAsia="en-US"/>
        </w:rPr>
        <w:t>____________________</w:t>
      </w:r>
    </w:p>
    <w:p w14:paraId="60496416" w14:textId="77777777" w:rsidR="006952C7" w:rsidRPr="006952C7" w:rsidRDefault="006952C7" w:rsidP="006952C7">
      <w:pPr>
        <w:pStyle w:val="Telobesedila"/>
        <w:rPr>
          <w:rFonts w:eastAsia="Calibri" w:cs="Arial"/>
          <w:sz w:val="22"/>
          <w:szCs w:val="22"/>
          <w:lang w:eastAsia="en-US"/>
        </w:rPr>
      </w:pPr>
    </w:p>
    <w:p w14:paraId="7A918BA9"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Ustni prijavi sledi tudi obvezno posredovanje pisne prijave. Odzivni čas začne teči ob prejetju pisnega obvestila. Načini za pisno posredovanje: </w:t>
      </w:r>
    </w:p>
    <w:p w14:paraId="3CA7D346" w14:textId="77777777" w:rsidR="006952C7" w:rsidRPr="006952C7" w:rsidRDefault="006952C7" w:rsidP="006952C7">
      <w:pPr>
        <w:tabs>
          <w:tab w:val="left" w:pos="1080"/>
        </w:tabs>
        <w:rPr>
          <w:rFonts w:eastAsia="Calibri" w:cs="Arial"/>
          <w:sz w:val="22"/>
          <w:szCs w:val="22"/>
          <w:lang w:eastAsia="en-US"/>
        </w:rPr>
      </w:pPr>
      <w:r w:rsidRPr="006952C7">
        <w:rPr>
          <w:rFonts w:eastAsia="Calibri" w:cs="Arial"/>
          <w:sz w:val="22"/>
          <w:szCs w:val="22"/>
          <w:lang w:eastAsia="en-US"/>
        </w:rPr>
        <w:t xml:space="preserve">- po faksu št.: </w:t>
      </w:r>
      <w:r w:rsidRPr="006952C7">
        <w:rPr>
          <w:rFonts w:eastAsia="Calibri" w:cs="Arial"/>
          <w:sz w:val="22"/>
          <w:szCs w:val="22"/>
          <w:highlight w:val="yellow"/>
          <w:lang w:eastAsia="en-US"/>
        </w:rPr>
        <w:t>________________</w:t>
      </w:r>
    </w:p>
    <w:p w14:paraId="0D60E818" w14:textId="77777777" w:rsidR="006952C7" w:rsidRPr="006952C7" w:rsidRDefault="006952C7" w:rsidP="006952C7">
      <w:pPr>
        <w:tabs>
          <w:tab w:val="left" w:pos="1080"/>
        </w:tabs>
        <w:rPr>
          <w:rFonts w:eastAsia="Calibri" w:cs="Arial"/>
          <w:sz w:val="22"/>
          <w:szCs w:val="22"/>
          <w:lang w:eastAsia="en-US"/>
        </w:rPr>
      </w:pPr>
      <w:r w:rsidRPr="006952C7">
        <w:rPr>
          <w:rFonts w:eastAsia="Calibri" w:cs="Arial"/>
          <w:sz w:val="22"/>
          <w:szCs w:val="22"/>
          <w:lang w:eastAsia="en-US"/>
        </w:rPr>
        <w:t xml:space="preserve">- po e-pošti (na e-naslov kontaktne osebe, določene s strani izvajalca) </w:t>
      </w:r>
      <w:r w:rsidRPr="006952C7">
        <w:rPr>
          <w:rFonts w:eastAsia="Calibri" w:cs="Arial"/>
          <w:sz w:val="22"/>
          <w:szCs w:val="22"/>
          <w:highlight w:val="yellow"/>
          <w:lang w:eastAsia="en-US"/>
        </w:rPr>
        <w:t>_____________</w:t>
      </w:r>
      <w:r w:rsidRPr="006952C7">
        <w:rPr>
          <w:rFonts w:eastAsia="Calibri" w:cs="Arial"/>
          <w:sz w:val="22"/>
          <w:szCs w:val="22"/>
          <w:lang w:eastAsia="en-US"/>
        </w:rPr>
        <w:t xml:space="preserve"> </w:t>
      </w:r>
    </w:p>
    <w:p w14:paraId="59B49504" w14:textId="77777777" w:rsidR="006952C7" w:rsidRPr="006952C7" w:rsidRDefault="006952C7" w:rsidP="006952C7">
      <w:pPr>
        <w:tabs>
          <w:tab w:val="left" w:pos="1080"/>
        </w:tabs>
        <w:jc w:val="both"/>
        <w:rPr>
          <w:rFonts w:eastAsia="Calibri" w:cs="Arial"/>
          <w:sz w:val="22"/>
          <w:szCs w:val="22"/>
          <w:lang w:eastAsia="en-US"/>
        </w:rPr>
      </w:pPr>
    </w:p>
    <w:p w14:paraId="7FC5B269" w14:textId="77777777" w:rsidR="006952C7" w:rsidRPr="006952C7" w:rsidRDefault="006952C7" w:rsidP="006952C7">
      <w:pPr>
        <w:tabs>
          <w:tab w:val="left" w:pos="1080"/>
        </w:tabs>
        <w:jc w:val="both"/>
        <w:rPr>
          <w:rFonts w:eastAsia="Calibri" w:cs="Arial"/>
          <w:sz w:val="22"/>
          <w:szCs w:val="22"/>
          <w:lang w:eastAsia="en-US"/>
        </w:rPr>
      </w:pPr>
      <w:r w:rsidRPr="006952C7">
        <w:rPr>
          <w:rFonts w:eastAsia="Calibri" w:cs="Arial"/>
          <w:sz w:val="22"/>
          <w:szCs w:val="22"/>
          <w:lang w:eastAsia="en-US"/>
        </w:rPr>
        <w:t xml:space="preserve">Kontaktna oseba, določena s strani naročnika, posreduje prijavo napake odgovorni osebi izvajalca, ki je določena kot kontaktna oseba izvajalca. </w:t>
      </w:r>
    </w:p>
    <w:p w14:paraId="5E5A5EED" w14:textId="77777777" w:rsidR="006952C7" w:rsidRPr="006952C7" w:rsidRDefault="006952C7" w:rsidP="006952C7">
      <w:pPr>
        <w:tabs>
          <w:tab w:val="left" w:pos="1080"/>
        </w:tabs>
        <w:jc w:val="both"/>
        <w:rPr>
          <w:rFonts w:eastAsia="Calibri" w:cs="Arial"/>
          <w:sz w:val="22"/>
          <w:szCs w:val="22"/>
          <w:lang w:eastAsia="en-US"/>
        </w:rPr>
      </w:pPr>
    </w:p>
    <w:p w14:paraId="4BF8A2CF" w14:textId="44614957" w:rsidR="006952C7" w:rsidRDefault="006952C7" w:rsidP="006952C7">
      <w:pPr>
        <w:tabs>
          <w:tab w:val="left" w:pos="1080"/>
        </w:tabs>
        <w:jc w:val="both"/>
        <w:rPr>
          <w:rFonts w:eastAsia="Calibri" w:cs="Arial"/>
          <w:sz w:val="22"/>
          <w:szCs w:val="22"/>
          <w:lang w:eastAsia="en-US"/>
        </w:rPr>
      </w:pPr>
      <w:r w:rsidRPr="006952C7">
        <w:rPr>
          <w:rFonts w:eastAsia="Calibri" w:cs="Arial"/>
          <w:sz w:val="22"/>
          <w:szCs w:val="22"/>
          <w:lang w:eastAsia="en-US"/>
        </w:rPr>
        <w:t xml:space="preserve">Odzivni čas in čas za odpravo napake sta po posameznih sistemih in napravah določena v Prilogi 1. </w:t>
      </w:r>
    </w:p>
    <w:p w14:paraId="4439DDB3" w14:textId="3553DC66" w:rsidR="006952C7" w:rsidRPr="006952C7" w:rsidRDefault="006952C7" w:rsidP="006952C7">
      <w:pPr>
        <w:numPr>
          <w:ilvl w:val="0"/>
          <w:numId w:val="13"/>
        </w:numPr>
        <w:contextualSpacing/>
        <w:jc w:val="center"/>
        <w:rPr>
          <w:rFonts w:cs="Arial"/>
          <w:sz w:val="22"/>
        </w:rPr>
      </w:pPr>
      <w:r w:rsidRPr="006952C7">
        <w:rPr>
          <w:rFonts w:cs="Arial"/>
          <w:sz w:val="22"/>
        </w:rPr>
        <w:t>člen</w:t>
      </w:r>
    </w:p>
    <w:p w14:paraId="7AFAFABC" w14:textId="77777777" w:rsidR="006952C7" w:rsidRPr="006E6D62" w:rsidRDefault="006952C7" w:rsidP="006952C7">
      <w:pPr>
        <w:tabs>
          <w:tab w:val="left" w:pos="1080"/>
        </w:tabs>
        <w:jc w:val="both"/>
        <w:rPr>
          <w:rFonts w:cs="Arial"/>
          <w:szCs w:val="22"/>
        </w:rPr>
      </w:pPr>
    </w:p>
    <w:p w14:paraId="0971EEEB" w14:textId="77777777" w:rsidR="006952C7" w:rsidRPr="006952C7" w:rsidRDefault="006952C7" w:rsidP="006952C7">
      <w:pPr>
        <w:jc w:val="both"/>
        <w:rPr>
          <w:rFonts w:eastAsia="Calibri" w:cs="Arial"/>
          <w:sz w:val="22"/>
          <w:szCs w:val="22"/>
          <w:lang w:eastAsia="en-US"/>
        </w:rPr>
      </w:pPr>
      <w:r w:rsidRPr="006952C7">
        <w:rPr>
          <w:rFonts w:eastAsia="Calibri" w:cs="Arial"/>
          <w:sz w:val="22"/>
          <w:szCs w:val="22"/>
          <w:lang w:eastAsia="en-US"/>
        </w:rPr>
        <w:t>O opravljenih storitvah izvajalec sestavi delovni nalog, ki ga podpišeta odgovorna predstavnika pogodbenih strank. Odgovorni predstavnik naročnika pred podpisom delovnega naloga preveri, ali opravljena dela po obsegu, roku in kvaliteti ustrezajo pogodbenemu dogovoru.</w:t>
      </w:r>
    </w:p>
    <w:p w14:paraId="72E76125" w14:textId="77777777" w:rsidR="006952C7" w:rsidRPr="006952C7" w:rsidRDefault="006952C7" w:rsidP="006952C7">
      <w:pPr>
        <w:jc w:val="both"/>
        <w:rPr>
          <w:rFonts w:eastAsia="Calibri" w:cs="Arial"/>
          <w:sz w:val="22"/>
          <w:szCs w:val="22"/>
          <w:lang w:eastAsia="en-US"/>
        </w:rPr>
      </w:pPr>
    </w:p>
    <w:p w14:paraId="63475FFA" w14:textId="3BD550AE" w:rsidR="006952C7" w:rsidRPr="006952C7" w:rsidRDefault="006952C7" w:rsidP="00DC7CE2">
      <w:pPr>
        <w:jc w:val="both"/>
        <w:rPr>
          <w:rFonts w:eastAsia="Calibri" w:cs="Arial"/>
          <w:sz w:val="22"/>
          <w:szCs w:val="22"/>
          <w:lang w:eastAsia="en-US"/>
        </w:rPr>
      </w:pPr>
      <w:r w:rsidRPr="006952C7">
        <w:rPr>
          <w:rFonts w:eastAsia="Calibri" w:cs="Arial"/>
          <w:sz w:val="22"/>
          <w:szCs w:val="22"/>
          <w:lang w:eastAsia="en-US"/>
        </w:rPr>
        <w:t>Iz delovnega naloga morajo biti razvidne storitve, ki jih je izvajalec opravil, in rezervni deli, ki jih je v okviru vzdrževanja zamenjal.</w:t>
      </w:r>
    </w:p>
    <w:p w14:paraId="656AEC74" w14:textId="4F676AA2" w:rsidR="006952C7" w:rsidRPr="006952C7" w:rsidRDefault="006952C7" w:rsidP="006952C7">
      <w:pPr>
        <w:numPr>
          <w:ilvl w:val="0"/>
          <w:numId w:val="13"/>
        </w:numPr>
        <w:contextualSpacing/>
        <w:jc w:val="center"/>
        <w:rPr>
          <w:rFonts w:cs="Arial"/>
          <w:sz w:val="22"/>
        </w:rPr>
      </w:pPr>
      <w:r w:rsidRPr="006952C7">
        <w:rPr>
          <w:rFonts w:cs="Arial"/>
          <w:sz w:val="22"/>
        </w:rPr>
        <w:t>člen</w:t>
      </w:r>
    </w:p>
    <w:p w14:paraId="51FE0398" w14:textId="77777777" w:rsidR="006952C7" w:rsidRPr="006E6D62" w:rsidRDefault="006952C7" w:rsidP="006952C7">
      <w:pPr>
        <w:tabs>
          <w:tab w:val="left" w:pos="1080"/>
        </w:tabs>
        <w:jc w:val="both"/>
        <w:rPr>
          <w:rFonts w:cs="Arial"/>
          <w:szCs w:val="22"/>
        </w:rPr>
      </w:pPr>
    </w:p>
    <w:p w14:paraId="18DCB5D0" w14:textId="77777777" w:rsidR="006952C7" w:rsidRPr="006952C7" w:rsidRDefault="006952C7" w:rsidP="006952C7">
      <w:pPr>
        <w:tabs>
          <w:tab w:val="left" w:pos="1080"/>
        </w:tabs>
        <w:jc w:val="both"/>
        <w:rPr>
          <w:rFonts w:eastAsia="Calibri" w:cs="Arial"/>
          <w:sz w:val="22"/>
          <w:szCs w:val="22"/>
          <w:lang w:eastAsia="en-US"/>
        </w:rPr>
      </w:pPr>
      <w:r w:rsidRPr="006952C7">
        <w:rPr>
          <w:rFonts w:eastAsia="Calibri" w:cs="Arial"/>
          <w:sz w:val="22"/>
          <w:szCs w:val="22"/>
          <w:lang w:eastAsia="en-US"/>
        </w:rPr>
        <w:t>Izvajalec mora sporočati nepravilnosti in podati predloge za sanacijo napak odgovorni osebi naročnika. Izvajalec je dolžan o vsakem posegu, ki presega redno vzdrževanje, vnaprej obvestiti naročnika in pred izvedbo storitve pridobiti pisno soglasje odgovorne osebe naročnika. V obvestilu mora izvajalec navesti cene za morebitne rezervne dele in predvideno število ur servisiranja.</w:t>
      </w:r>
    </w:p>
    <w:p w14:paraId="6637AD00" w14:textId="77777777" w:rsidR="006952C7" w:rsidRPr="006952C7" w:rsidRDefault="006952C7" w:rsidP="006952C7">
      <w:pPr>
        <w:tabs>
          <w:tab w:val="left" w:pos="1080"/>
        </w:tabs>
        <w:jc w:val="both"/>
        <w:rPr>
          <w:rFonts w:eastAsia="Calibri" w:cs="Arial"/>
          <w:sz w:val="22"/>
          <w:szCs w:val="22"/>
          <w:lang w:eastAsia="en-US"/>
        </w:rPr>
      </w:pPr>
    </w:p>
    <w:p w14:paraId="00F4BAEF" w14:textId="77777777" w:rsidR="006952C7" w:rsidRPr="006952C7" w:rsidRDefault="006952C7" w:rsidP="006952C7">
      <w:pPr>
        <w:tabs>
          <w:tab w:val="left" w:pos="1080"/>
        </w:tabs>
        <w:jc w:val="both"/>
        <w:rPr>
          <w:rFonts w:eastAsia="Calibri" w:cs="Arial"/>
          <w:sz w:val="22"/>
          <w:szCs w:val="22"/>
          <w:lang w:eastAsia="en-US"/>
        </w:rPr>
      </w:pPr>
      <w:r w:rsidRPr="006952C7">
        <w:rPr>
          <w:rFonts w:eastAsia="Calibri" w:cs="Arial"/>
          <w:sz w:val="22"/>
          <w:szCs w:val="22"/>
          <w:lang w:eastAsia="en-US"/>
        </w:rPr>
        <w:t>Naročnik ni dolžan plačati izvedbe izrednih posegov, ki jih izvajalec opravi brez predhodnega pisnega soglasja naročnika, razen če gre za neodložljive posege, ki so nujno potrebni in bi lahko zaradi njihovega odlašanja nastala nevarnost za zdravje in življenje ljudi ali bi naročniku grozil nastanek večje gmotne škode.</w:t>
      </w:r>
    </w:p>
    <w:p w14:paraId="47B425CF" w14:textId="77777777" w:rsidR="006952C7" w:rsidRPr="006E6D62" w:rsidRDefault="006952C7" w:rsidP="006952C7">
      <w:pPr>
        <w:pStyle w:val="Telobesedila"/>
        <w:rPr>
          <w:rFonts w:cs="Arial"/>
          <w:iCs/>
          <w:szCs w:val="22"/>
        </w:rPr>
      </w:pPr>
    </w:p>
    <w:p w14:paraId="4EC3A8F9" w14:textId="7569A38F" w:rsidR="006952C7" w:rsidRPr="006952C7" w:rsidRDefault="006952C7" w:rsidP="006952C7">
      <w:pPr>
        <w:numPr>
          <w:ilvl w:val="0"/>
          <w:numId w:val="13"/>
        </w:numPr>
        <w:contextualSpacing/>
        <w:jc w:val="center"/>
        <w:rPr>
          <w:rFonts w:cs="Arial"/>
          <w:sz w:val="22"/>
        </w:rPr>
      </w:pPr>
      <w:r w:rsidRPr="006952C7">
        <w:rPr>
          <w:rFonts w:cs="Arial"/>
          <w:sz w:val="22"/>
        </w:rPr>
        <w:t>člen</w:t>
      </w:r>
    </w:p>
    <w:p w14:paraId="43362C61" w14:textId="77777777" w:rsidR="006952C7" w:rsidRPr="006952C7" w:rsidRDefault="006952C7" w:rsidP="006952C7">
      <w:pPr>
        <w:pStyle w:val="Telobesedila"/>
        <w:rPr>
          <w:rFonts w:eastAsia="Calibri" w:cs="Arial"/>
          <w:sz w:val="22"/>
          <w:szCs w:val="22"/>
          <w:lang w:eastAsia="en-US"/>
        </w:rPr>
      </w:pPr>
    </w:p>
    <w:p w14:paraId="105154F7"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Izvajalec zagotavlja zanesljivo delovanje naprav. Obveza izvajalca je, da ima na zalogi najnujnejše rezervne dele in orodja za planirane posege. </w:t>
      </w:r>
    </w:p>
    <w:p w14:paraId="1B354566" w14:textId="77777777" w:rsidR="006952C7" w:rsidRPr="006952C7" w:rsidRDefault="006952C7" w:rsidP="006952C7">
      <w:pPr>
        <w:pStyle w:val="Telobesedila"/>
        <w:rPr>
          <w:rFonts w:eastAsia="Calibri" w:cs="Arial"/>
          <w:sz w:val="22"/>
          <w:szCs w:val="22"/>
          <w:lang w:eastAsia="en-US"/>
        </w:rPr>
      </w:pPr>
    </w:p>
    <w:p w14:paraId="65B42056"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Izvajalec mora zagotoviti strokovno šolano osebje za izvedbo planiranih del, tako da bo dela opravljal vestno, strokovno in pravilno v določenih rokih. </w:t>
      </w:r>
    </w:p>
    <w:p w14:paraId="4A496B9E" w14:textId="77777777" w:rsidR="006952C7" w:rsidRPr="006E6D62" w:rsidRDefault="006952C7" w:rsidP="006952C7">
      <w:pPr>
        <w:pStyle w:val="Telobesedila"/>
        <w:rPr>
          <w:rFonts w:cs="Arial"/>
          <w:iCs/>
          <w:szCs w:val="22"/>
        </w:rPr>
      </w:pPr>
    </w:p>
    <w:p w14:paraId="7DB26735" w14:textId="6C99BD92" w:rsidR="006952C7" w:rsidRPr="006952C7" w:rsidRDefault="006952C7" w:rsidP="006952C7">
      <w:pPr>
        <w:numPr>
          <w:ilvl w:val="0"/>
          <w:numId w:val="13"/>
        </w:numPr>
        <w:contextualSpacing/>
        <w:jc w:val="center"/>
        <w:rPr>
          <w:rFonts w:cs="Arial"/>
          <w:sz w:val="22"/>
        </w:rPr>
      </w:pPr>
      <w:r w:rsidRPr="006952C7">
        <w:rPr>
          <w:rFonts w:cs="Arial"/>
          <w:sz w:val="22"/>
        </w:rPr>
        <w:t>člen</w:t>
      </w:r>
    </w:p>
    <w:p w14:paraId="402E6227" w14:textId="77777777" w:rsidR="006952C7" w:rsidRPr="006E6D62" w:rsidRDefault="006952C7" w:rsidP="006952C7">
      <w:pPr>
        <w:pStyle w:val="Telobesedila"/>
        <w:rPr>
          <w:rFonts w:cs="Arial"/>
          <w:iCs/>
          <w:szCs w:val="22"/>
        </w:rPr>
      </w:pPr>
    </w:p>
    <w:p w14:paraId="75B2D54C" w14:textId="691DEB35" w:rsidR="006952C7" w:rsidRPr="00DC7CE2" w:rsidRDefault="006952C7" w:rsidP="006952C7">
      <w:pPr>
        <w:pStyle w:val="Telobesedila"/>
        <w:rPr>
          <w:rFonts w:eastAsia="Calibri" w:cs="Arial"/>
          <w:sz w:val="22"/>
          <w:szCs w:val="22"/>
          <w:lang w:eastAsia="en-US"/>
        </w:rPr>
      </w:pPr>
      <w:r w:rsidRPr="006952C7">
        <w:rPr>
          <w:rFonts w:eastAsia="Calibri" w:cs="Arial"/>
          <w:sz w:val="22"/>
          <w:szCs w:val="22"/>
          <w:lang w:eastAsia="en-US"/>
        </w:rPr>
        <w:t>Za zamenjane dele veljajo garancijski roki proizvajalcev oz. dobaviteljev, vendar mora biti garancijska doba najmanj 6 mesecev od dneva podpisa delovnega naloga s strani obeh pogodbenih strank.</w:t>
      </w:r>
    </w:p>
    <w:p w14:paraId="68ADAB2F" w14:textId="6A431365" w:rsidR="006952C7" w:rsidRPr="006952C7" w:rsidRDefault="006952C7" w:rsidP="006952C7">
      <w:pPr>
        <w:numPr>
          <w:ilvl w:val="0"/>
          <w:numId w:val="13"/>
        </w:numPr>
        <w:contextualSpacing/>
        <w:jc w:val="center"/>
        <w:rPr>
          <w:rFonts w:cs="Arial"/>
          <w:sz w:val="22"/>
        </w:rPr>
      </w:pPr>
      <w:r w:rsidRPr="006952C7">
        <w:rPr>
          <w:rFonts w:cs="Arial"/>
          <w:sz w:val="22"/>
        </w:rPr>
        <w:t>člen</w:t>
      </w:r>
    </w:p>
    <w:p w14:paraId="698D1D89" w14:textId="77777777" w:rsidR="006952C7" w:rsidRPr="006E6D62" w:rsidRDefault="006952C7" w:rsidP="006952C7">
      <w:pPr>
        <w:pStyle w:val="Telobesedila"/>
        <w:rPr>
          <w:rFonts w:cs="Arial"/>
          <w:szCs w:val="22"/>
        </w:rPr>
      </w:pPr>
    </w:p>
    <w:p w14:paraId="65B30D73"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 xml:space="preserve">Izvajalec mora pri izvajanju storitev po tej pogodbi poskrbeti, da so upoštevana vsa pravila o varnosti in zdravju pri delu. Naročnik ne odgovarja za poškodbe, ki bi jih pri izvajanju storitev utrpel delavec izvajalca, če le-te ne izvirajo iz malomarnosti ali naklepa naročnika. </w:t>
      </w:r>
    </w:p>
    <w:p w14:paraId="2117D836" w14:textId="77777777" w:rsidR="006952C7" w:rsidRPr="006952C7" w:rsidRDefault="006952C7" w:rsidP="006952C7">
      <w:pPr>
        <w:pStyle w:val="Telobesedila"/>
        <w:rPr>
          <w:rFonts w:eastAsia="Calibri" w:cs="Arial"/>
          <w:sz w:val="22"/>
          <w:szCs w:val="22"/>
          <w:lang w:eastAsia="en-US"/>
        </w:rPr>
      </w:pPr>
    </w:p>
    <w:p w14:paraId="2ACE4485" w14:textId="21EA5FE2" w:rsidR="006952C7" w:rsidRPr="006952C7" w:rsidRDefault="006952C7" w:rsidP="006952C7">
      <w:pPr>
        <w:numPr>
          <w:ilvl w:val="0"/>
          <w:numId w:val="13"/>
        </w:numPr>
        <w:contextualSpacing/>
        <w:jc w:val="center"/>
        <w:rPr>
          <w:rFonts w:cs="Arial"/>
          <w:sz w:val="22"/>
        </w:rPr>
      </w:pPr>
      <w:r w:rsidRPr="006952C7">
        <w:rPr>
          <w:rFonts w:cs="Arial"/>
          <w:sz w:val="22"/>
        </w:rPr>
        <w:t>člen</w:t>
      </w:r>
    </w:p>
    <w:p w14:paraId="46275EEF" w14:textId="77777777" w:rsidR="006952C7" w:rsidRPr="006E6D62" w:rsidRDefault="006952C7" w:rsidP="006952C7">
      <w:pPr>
        <w:pStyle w:val="Telobesedila"/>
        <w:rPr>
          <w:rFonts w:cs="Arial"/>
          <w:iCs/>
          <w:szCs w:val="22"/>
        </w:rPr>
      </w:pPr>
    </w:p>
    <w:p w14:paraId="6F71CEA3" w14:textId="77777777" w:rsidR="006952C7" w:rsidRPr="006952C7" w:rsidRDefault="006952C7" w:rsidP="006952C7">
      <w:pPr>
        <w:pStyle w:val="Telobesedila"/>
        <w:rPr>
          <w:rFonts w:eastAsia="Calibri" w:cs="Arial"/>
          <w:sz w:val="22"/>
          <w:szCs w:val="22"/>
          <w:lang w:eastAsia="en-US"/>
        </w:rPr>
      </w:pPr>
      <w:r w:rsidRPr="006952C7">
        <w:rPr>
          <w:rFonts w:eastAsia="Calibri" w:cs="Arial"/>
          <w:sz w:val="22"/>
          <w:szCs w:val="22"/>
          <w:lang w:eastAsia="en-US"/>
        </w:rPr>
        <w:t>Izvajalec je odgovoren za vso škodo, ki naročniku nastane zaradi naklepnega ravnanja ali malomarnosti izvajalca.</w:t>
      </w:r>
    </w:p>
    <w:p w14:paraId="6493DBEF" w14:textId="77777777" w:rsidR="004B2B99" w:rsidRPr="00316961" w:rsidRDefault="004B2B99" w:rsidP="004B2B99">
      <w:pPr>
        <w:rPr>
          <w:szCs w:val="22"/>
          <w:highlight w:val="cyan"/>
        </w:rPr>
      </w:pPr>
    </w:p>
    <w:p w14:paraId="17694355" w14:textId="211EF4E5" w:rsidR="004B2B99" w:rsidRPr="004B2B99" w:rsidRDefault="00F13F2B" w:rsidP="004B2B99">
      <w:pPr>
        <w:numPr>
          <w:ilvl w:val="0"/>
          <w:numId w:val="12"/>
        </w:numPr>
        <w:rPr>
          <w:rFonts w:cs="Arial"/>
          <w:b/>
          <w:sz w:val="22"/>
        </w:rPr>
      </w:pPr>
      <w:r w:rsidRPr="004B2B99">
        <w:rPr>
          <w:rFonts w:cs="Arial"/>
          <w:b/>
          <w:sz w:val="22"/>
        </w:rPr>
        <w:t>Pogodbena cena in način plačila</w:t>
      </w:r>
    </w:p>
    <w:p w14:paraId="3C48CFBF" w14:textId="77777777" w:rsidR="004B2B99" w:rsidRPr="006E6D62" w:rsidRDefault="004B2B99" w:rsidP="004B2B99">
      <w:pPr>
        <w:rPr>
          <w:szCs w:val="22"/>
        </w:rPr>
      </w:pPr>
    </w:p>
    <w:p w14:paraId="5056B13F" w14:textId="3042D63F" w:rsidR="004B2B99" w:rsidRPr="006E6D62" w:rsidRDefault="004B2B99" w:rsidP="004B2B99">
      <w:pPr>
        <w:numPr>
          <w:ilvl w:val="0"/>
          <w:numId w:val="13"/>
        </w:numPr>
        <w:contextualSpacing/>
        <w:jc w:val="center"/>
        <w:rPr>
          <w:szCs w:val="22"/>
        </w:rPr>
      </w:pPr>
      <w:r w:rsidRPr="004B2B99">
        <w:rPr>
          <w:rFonts w:cs="Arial"/>
          <w:sz w:val="22"/>
        </w:rPr>
        <w:t>člen</w:t>
      </w:r>
    </w:p>
    <w:p w14:paraId="28DA9614" w14:textId="77777777" w:rsidR="004B2B99" w:rsidRPr="006E6D62" w:rsidRDefault="004B2B99" w:rsidP="004B2B99">
      <w:pPr>
        <w:pStyle w:val="Telobesedila"/>
        <w:rPr>
          <w:rFonts w:cs="Arial"/>
          <w:iCs/>
          <w:szCs w:val="22"/>
        </w:rPr>
      </w:pPr>
    </w:p>
    <w:p w14:paraId="64BC4F16"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 xml:space="preserve">Izvajalec bo storitve rednih (dnevnih, tedenskih, mesečnih in sezonskih) pregledov zaračunaval po cenah iz Priloge 2 k tej pogodbi. </w:t>
      </w:r>
    </w:p>
    <w:p w14:paraId="2732E652" w14:textId="77777777" w:rsidR="004B2B99" w:rsidRPr="004B2B99" w:rsidRDefault="004B2B99" w:rsidP="004B2B99">
      <w:pPr>
        <w:pStyle w:val="Telobesedila"/>
        <w:rPr>
          <w:rFonts w:eastAsia="Calibri" w:cs="Arial"/>
          <w:sz w:val="22"/>
          <w:szCs w:val="22"/>
          <w:lang w:eastAsia="en-US"/>
        </w:rPr>
      </w:pPr>
    </w:p>
    <w:p w14:paraId="66BA9DC5"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 xml:space="preserve">Izvajalec bo storitve izrednega vzdrževanja in občasnih pregledov obračunaval po dejansko opravljenem delu, in sicer po cenah urnih postavk iz Priloge 2 k tej pogodbi. Čas serviserja na </w:t>
      </w:r>
      <w:r w:rsidRPr="004B2B99">
        <w:rPr>
          <w:rFonts w:eastAsia="Calibri" w:cs="Arial"/>
          <w:sz w:val="22"/>
          <w:szCs w:val="22"/>
          <w:lang w:eastAsia="en-US"/>
        </w:rPr>
        <w:lastRenderedPageBreak/>
        <w:t>poti je že vključen v ceno urne postavke. Čas izvajanja storitve je le čas serviserja izvajalca, ki ga ta porabi za izvajanje pregledov in del v prostorih naročnika.</w:t>
      </w:r>
    </w:p>
    <w:p w14:paraId="2043816F" w14:textId="77777777" w:rsidR="004B2B99" w:rsidRPr="004B2B99" w:rsidRDefault="004B2B99" w:rsidP="004B2B99">
      <w:pPr>
        <w:pStyle w:val="Telobesedila"/>
        <w:rPr>
          <w:rFonts w:eastAsia="Calibri" w:cs="Arial"/>
          <w:sz w:val="22"/>
          <w:szCs w:val="22"/>
          <w:lang w:eastAsia="en-US"/>
        </w:rPr>
      </w:pPr>
    </w:p>
    <w:p w14:paraId="58C94442"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 xml:space="preserve">Cene so nespremenljive ves čas trajanja pogodbe. </w:t>
      </w:r>
    </w:p>
    <w:p w14:paraId="3C4C7603" w14:textId="77777777" w:rsidR="004B2B99" w:rsidRPr="000D72E6" w:rsidRDefault="004B2B99" w:rsidP="004B2B99">
      <w:pPr>
        <w:pStyle w:val="Telobesedila"/>
        <w:rPr>
          <w:rFonts w:eastAsia="Calibri" w:cs="Arial"/>
          <w:color w:val="FF0000"/>
          <w:sz w:val="22"/>
          <w:szCs w:val="22"/>
          <w:lang w:eastAsia="en-US"/>
        </w:rPr>
      </w:pPr>
    </w:p>
    <w:p w14:paraId="5C58295B" w14:textId="2E0A586D" w:rsidR="004B2B99" w:rsidRPr="00DC7CE2" w:rsidRDefault="004B2B99" w:rsidP="004B2B99">
      <w:pPr>
        <w:pStyle w:val="Telobesedila"/>
        <w:rPr>
          <w:rFonts w:eastAsia="Calibri" w:cs="Arial"/>
          <w:sz w:val="22"/>
          <w:szCs w:val="22"/>
          <w:lang w:eastAsia="en-US"/>
        </w:rPr>
      </w:pPr>
      <w:r w:rsidRPr="00DC7CE2">
        <w:rPr>
          <w:rFonts w:eastAsia="Calibri" w:cs="Arial"/>
          <w:sz w:val="22"/>
          <w:szCs w:val="22"/>
          <w:lang w:eastAsia="en-US"/>
        </w:rPr>
        <w:t>Naročnik bo rezervne dele in material, potreben za izvedbo, plačal posebej po predhodno potrjeni specifikaciji. Cena materiala in rezervnih delov pa ne sme za več kot 5 % presegati vrednosti enakih delov v  prosti prodaji na trgu. V takem primeru lahko naročnik tudi sam zagotovi rezervni del, ki ga je izvajalec dolžan vgraditi.</w:t>
      </w:r>
      <w:r w:rsidR="000D72E6" w:rsidRPr="00DC7CE2">
        <w:rPr>
          <w:rFonts w:eastAsia="Calibri" w:cs="Arial"/>
          <w:sz w:val="22"/>
          <w:szCs w:val="22"/>
          <w:lang w:eastAsia="en-US"/>
        </w:rPr>
        <w:t xml:space="preserve"> Obračun te postavke se bo izvedel po dokazljivih dejanskih stroških rezervnih delov.</w:t>
      </w:r>
    </w:p>
    <w:p w14:paraId="0CEBBA12" w14:textId="4A4E00B5" w:rsidR="004B2B99" w:rsidRPr="004B2B99" w:rsidRDefault="004B2B99" w:rsidP="004B2B99">
      <w:pPr>
        <w:pStyle w:val="Telobesedila"/>
        <w:rPr>
          <w:rFonts w:eastAsia="Calibri" w:cs="Arial"/>
          <w:sz w:val="22"/>
          <w:szCs w:val="22"/>
          <w:lang w:eastAsia="en-US"/>
        </w:rPr>
      </w:pPr>
    </w:p>
    <w:p w14:paraId="540B3755" w14:textId="2006EE9A" w:rsidR="004B2B99" w:rsidRPr="006E6D62" w:rsidRDefault="004B2B99" w:rsidP="004B2B99">
      <w:pPr>
        <w:numPr>
          <w:ilvl w:val="0"/>
          <w:numId w:val="13"/>
        </w:numPr>
        <w:contextualSpacing/>
        <w:jc w:val="center"/>
        <w:rPr>
          <w:rFonts w:cs="Arial"/>
          <w:iCs/>
          <w:szCs w:val="22"/>
        </w:rPr>
      </w:pPr>
      <w:r w:rsidRPr="004B2B99">
        <w:rPr>
          <w:rFonts w:cs="Arial"/>
          <w:sz w:val="22"/>
        </w:rPr>
        <w:t>člen</w:t>
      </w:r>
    </w:p>
    <w:p w14:paraId="4D568B33" w14:textId="77777777" w:rsidR="004B2B99" w:rsidRPr="006E6D62" w:rsidRDefault="004B2B99" w:rsidP="004B2B99">
      <w:pPr>
        <w:pStyle w:val="Telobesedila"/>
        <w:jc w:val="center"/>
        <w:rPr>
          <w:rFonts w:cs="Arial"/>
          <w:iCs/>
          <w:szCs w:val="22"/>
        </w:rPr>
      </w:pPr>
    </w:p>
    <w:p w14:paraId="0C26FCC5"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Izvajalec naročniku izstavi račun enkrat mesečno za vse opravljene storitve preteklega meseca, in sicer najkasneje 8. v mesecu za pretekli mesec.</w:t>
      </w:r>
    </w:p>
    <w:p w14:paraId="4EBBD1DB" w14:textId="77777777" w:rsidR="004B2B99" w:rsidRPr="004B2B99" w:rsidRDefault="004B2B99" w:rsidP="004B2B99">
      <w:pPr>
        <w:pStyle w:val="Telobesedila"/>
        <w:rPr>
          <w:rFonts w:eastAsia="Calibri" w:cs="Arial"/>
          <w:sz w:val="22"/>
          <w:szCs w:val="22"/>
          <w:lang w:eastAsia="en-US"/>
        </w:rPr>
      </w:pPr>
    </w:p>
    <w:p w14:paraId="166E928E" w14:textId="328438D1" w:rsidR="004B2B99" w:rsidRPr="004B2B99" w:rsidRDefault="00FD364F" w:rsidP="004B2B99">
      <w:pPr>
        <w:pStyle w:val="Telobesedila"/>
        <w:rPr>
          <w:rFonts w:eastAsia="Calibri" w:cs="Arial"/>
          <w:sz w:val="22"/>
          <w:szCs w:val="22"/>
          <w:lang w:eastAsia="en-US"/>
        </w:rPr>
      </w:pPr>
      <w:r>
        <w:rPr>
          <w:rFonts w:eastAsia="Calibri" w:cs="Arial"/>
          <w:sz w:val="22"/>
          <w:szCs w:val="22"/>
          <w:lang w:eastAsia="en-US"/>
        </w:rPr>
        <w:t xml:space="preserve">Izvajalec mora </w:t>
      </w:r>
      <w:r w:rsidR="005B1150">
        <w:rPr>
          <w:rFonts w:eastAsia="Calibri" w:cs="Arial"/>
          <w:sz w:val="22"/>
          <w:szCs w:val="22"/>
          <w:lang w:eastAsia="en-US"/>
        </w:rPr>
        <w:t>vsakemu računu predložiti specifikacijo opravljenih storitev. I</w:t>
      </w:r>
      <w:r w:rsidR="004B2B99" w:rsidRPr="004B2B99">
        <w:rPr>
          <w:rFonts w:eastAsia="Calibri" w:cs="Arial"/>
          <w:sz w:val="22"/>
          <w:szCs w:val="22"/>
          <w:lang w:eastAsia="en-US"/>
        </w:rPr>
        <w:t>z računa mora biti razvidna vrsta in količina opravljenih storitev (izrednih in rednih pregledov) ter zamenjanih rezervnih delov.</w:t>
      </w:r>
    </w:p>
    <w:p w14:paraId="2AF91CD1" w14:textId="77777777" w:rsidR="004B2B99" w:rsidRPr="004B2B99" w:rsidRDefault="004B2B99" w:rsidP="004B2B99">
      <w:pPr>
        <w:pStyle w:val="Telobesedila"/>
        <w:rPr>
          <w:rFonts w:eastAsia="Calibri" w:cs="Arial"/>
          <w:sz w:val="22"/>
          <w:szCs w:val="22"/>
          <w:lang w:eastAsia="en-US"/>
        </w:rPr>
      </w:pPr>
    </w:p>
    <w:p w14:paraId="31D33F7D" w14:textId="19592771"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 xml:space="preserve">Naročnik se obvezuje izvajalcu plačevati opravljene storitve v roku </w:t>
      </w:r>
      <w:r>
        <w:rPr>
          <w:rFonts w:eastAsia="Calibri" w:cs="Arial"/>
          <w:sz w:val="22"/>
          <w:szCs w:val="22"/>
          <w:lang w:eastAsia="en-US"/>
        </w:rPr>
        <w:t>60</w:t>
      </w:r>
      <w:r w:rsidRPr="004B2B99">
        <w:rPr>
          <w:rFonts w:eastAsia="Calibri" w:cs="Arial"/>
          <w:sz w:val="22"/>
          <w:szCs w:val="22"/>
          <w:lang w:eastAsia="en-US"/>
        </w:rPr>
        <w:t xml:space="preserve"> dni po prejemu pravilno izstavljenega računa na transakcijski račun izvajalca št. </w:t>
      </w:r>
      <w:r w:rsidRPr="004B2B99">
        <w:rPr>
          <w:rFonts w:eastAsia="Calibri" w:cs="Arial"/>
          <w:sz w:val="22"/>
          <w:szCs w:val="22"/>
          <w:highlight w:val="yellow"/>
          <w:lang w:eastAsia="en-US"/>
        </w:rPr>
        <w:t>______________________,</w:t>
      </w:r>
      <w:r w:rsidRPr="004B2B99">
        <w:rPr>
          <w:rFonts w:eastAsia="Calibri" w:cs="Arial"/>
          <w:sz w:val="22"/>
          <w:szCs w:val="22"/>
          <w:lang w:eastAsia="en-US"/>
        </w:rPr>
        <w:t xml:space="preserve"> odprt pri </w:t>
      </w:r>
      <w:r w:rsidRPr="004B2B99">
        <w:rPr>
          <w:rFonts w:eastAsia="Calibri" w:cs="Arial"/>
          <w:sz w:val="22"/>
          <w:szCs w:val="22"/>
          <w:highlight w:val="yellow"/>
          <w:lang w:eastAsia="en-US"/>
        </w:rPr>
        <w:t>___________________.</w:t>
      </w:r>
    </w:p>
    <w:p w14:paraId="103775C8" w14:textId="77777777" w:rsidR="004B2B99" w:rsidRPr="004B2B99" w:rsidRDefault="004B2B99" w:rsidP="004B2B99">
      <w:pPr>
        <w:pStyle w:val="Telobesedila"/>
        <w:rPr>
          <w:rFonts w:eastAsia="Calibri" w:cs="Arial"/>
          <w:sz w:val="22"/>
          <w:szCs w:val="22"/>
          <w:lang w:eastAsia="en-US"/>
        </w:rPr>
      </w:pPr>
    </w:p>
    <w:p w14:paraId="3AAE2531"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V kolikor je v času izvajanja te pogodbe s posebnim zakonom za proračunske uporabnike določen drugačen plačilni rok, potem velja le-ta.</w:t>
      </w:r>
    </w:p>
    <w:p w14:paraId="45D590BB" w14:textId="77777777" w:rsidR="004B2B99" w:rsidRPr="004B2B99" w:rsidRDefault="004B2B99" w:rsidP="004B2B99">
      <w:pPr>
        <w:pStyle w:val="Telobesedila"/>
        <w:rPr>
          <w:rFonts w:eastAsia="Calibri" w:cs="Arial"/>
          <w:sz w:val="22"/>
          <w:szCs w:val="22"/>
          <w:lang w:eastAsia="en-US"/>
        </w:rPr>
      </w:pPr>
    </w:p>
    <w:p w14:paraId="2D1E3E29"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V primeru zamude plačila računa lahko izvajalec zaračuna zakonske zamudne obresti.</w:t>
      </w:r>
    </w:p>
    <w:p w14:paraId="7C4377C5" w14:textId="77777777" w:rsidR="004B2B99" w:rsidRPr="0086649D" w:rsidRDefault="004B2B99" w:rsidP="004B2B99">
      <w:pPr>
        <w:pStyle w:val="Telobesedila"/>
        <w:rPr>
          <w:rFonts w:cs="Arial"/>
          <w:iCs/>
          <w:szCs w:val="22"/>
        </w:rPr>
      </w:pPr>
    </w:p>
    <w:p w14:paraId="049ECC6A" w14:textId="5DCB93B7" w:rsidR="004B2B99" w:rsidRPr="004B2B99" w:rsidRDefault="00F13F2B" w:rsidP="004B2B99">
      <w:pPr>
        <w:numPr>
          <w:ilvl w:val="0"/>
          <w:numId w:val="12"/>
        </w:numPr>
        <w:rPr>
          <w:rFonts w:cs="Arial"/>
          <w:b/>
          <w:sz w:val="22"/>
        </w:rPr>
      </w:pPr>
      <w:r w:rsidRPr="004B2B99">
        <w:rPr>
          <w:rFonts w:cs="Arial"/>
          <w:b/>
          <w:sz w:val="22"/>
        </w:rPr>
        <w:t>Jamčevanje</w:t>
      </w:r>
    </w:p>
    <w:p w14:paraId="5B14BECC" w14:textId="77777777" w:rsidR="004B2B99" w:rsidRPr="0086649D" w:rsidRDefault="004B2B99" w:rsidP="004B2B99">
      <w:pPr>
        <w:pStyle w:val="Telobesedila"/>
        <w:rPr>
          <w:rFonts w:cs="Arial"/>
          <w:iCs/>
          <w:szCs w:val="22"/>
        </w:rPr>
      </w:pPr>
    </w:p>
    <w:p w14:paraId="45E86C1B" w14:textId="593D434F" w:rsidR="004B2B99" w:rsidRPr="0086649D" w:rsidRDefault="004B2B99" w:rsidP="004B2B99">
      <w:pPr>
        <w:numPr>
          <w:ilvl w:val="0"/>
          <w:numId w:val="13"/>
        </w:numPr>
        <w:contextualSpacing/>
        <w:jc w:val="center"/>
        <w:rPr>
          <w:rFonts w:cs="Arial"/>
          <w:iCs/>
          <w:szCs w:val="22"/>
        </w:rPr>
      </w:pPr>
      <w:r w:rsidRPr="004B2B99">
        <w:rPr>
          <w:rFonts w:cs="Arial"/>
          <w:sz w:val="22"/>
        </w:rPr>
        <w:t>člen</w:t>
      </w:r>
    </w:p>
    <w:p w14:paraId="0088130A" w14:textId="77777777" w:rsidR="004B2B99" w:rsidRPr="0086649D" w:rsidRDefault="004B2B99" w:rsidP="004B2B99">
      <w:pPr>
        <w:pStyle w:val="Telobesedila"/>
        <w:rPr>
          <w:rFonts w:cs="Arial"/>
          <w:iCs/>
          <w:szCs w:val="22"/>
        </w:rPr>
      </w:pPr>
    </w:p>
    <w:p w14:paraId="7F4F2831" w14:textId="77777777" w:rsidR="004B2B99" w:rsidRPr="004B2B99" w:rsidRDefault="004B2B99" w:rsidP="004B2B99">
      <w:pPr>
        <w:pStyle w:val="Telobesedila"/>
        <w:rPr>
          <w:rFonts w:eastAsia="Calibri" w:cs="Arial"/>
          <w:sz w:val="22"/>
          <w:szCs w:val="22"/>
          <w:lang w:eastAsia="en-US"/>
        </w:rPr>
      </w:pPr>
      <w:r w:rsidRPr="004B2B99">
        <w:rPr>
          <w:rFonts w:eastAsia="Calibri" w:cs="Arial"/>
          <w:sz w:val="22"/>
          <w:szCs w:val="22"/>
          <w:lang w:eastAsia="en-US"/>
        </w:rPr>
        <w:t>Izvajalec naročniku jamči:</w:t>
      </w:r>
    </w:p>
    <w:p w14:paraId="1AC5DD89" w14:textId="77777777" w:rsidR="004B2B99" w:rsidRPr="004B2B99" w:rsidRDefault="004B2B99" w:rsidP="0084052C">
      <w:pPr>
        <w:pStyle w:val="Telobesedila"/>
        <w:numPr>
          <w:ilvl w:val="0"/>
          <w:numId w:val="51"/>
        </w:numPr>
        <w:rPr>
          <w:rFonts w:eastAsia="Calibri" w:cs="Arial"/>
          <w:sz w:val="22"/>
          <w:szCs w:val="22"/>
          <w:lang w:eastAsia="en-US"/>
        </w:rPr>
      </w:pPr>
      <w:r w:rsidRPr="004B2B99">
        <w:rPr>
          <w:rFonts w:eastAsia="Calibri" w:cs="Arial"/>
          <w:sz w:val="22"/>
          <w:szCs w:val="22"/>
          <w:lang w:eastAsia="en-US"/>
        </w:rPr>
        <w:t xml:space="preserve">da bo storitev izvedena brezhibno, kvalitetno in strokovno, skladno z zahtevami iz razpisne dokumentacije; </w:t>
      </w:r>
    </w:p>
    <w:p w14:paraId="33D087D8" w14:textId="77777777" w:rsidR="004B2B99" w:rsidRPr="004B2B99" w:rsidRDefault="004B2B99" w:rsidP="0084052C">
      <w:pPr>
        <w:pStyle w:val="Telobesedila"/>
        <w:numPr>
          <w:ilvl w:val="0"/>
          <w:numId w:val="51"/>
        </w:numPr>
        <w:rPr>
          <w:rFonts w:eastAsia="Calibri" w:cs="Arial"/>
          <w:sz w:val="22"/>
          <w:szCs w:val="22"/>
          <w:lang w:eastAsia="en-US"/>
        </w:rPr>
      </w:pPr>
      <w:r w:rsidRPr="004B2B99">
        <w:rPr>
          <w:rFonts w:eastAsia="Calibri" w:cs="Arial"/>
          <w:sz w:val="22"/>
          <w:szCs w:val="22"/>
          <w:lang w:eastAsia="en-US"/>
        </w:rPr>
        <w:t>da bo prodano blago novo in nerabljeno ter da bo na ob izročitvi v posest pridobil lastninsko pravico;</w:t>
      </w:r>
    </w:p>
    <w:p w14:paraId="61F83059" w14:textId="77777777" w:rsidR="004B2B99" w:rsidRPr="004B2B99" w:rsidRDefault="004B2B99" w:rsidP="0084052C">
      <w:pPr>
        <w:pStyle w:val="Telobesedila"/>
        <w:numPr>
          <w:ilvl w:val="0"/>
          <w:numId w:val="51"/>
        </w:numPr>
        <w:rPr>
          <w:rFonts w:eastAsia="Calibri" w:cs="Arial"/>
          <w:sz w:val="22"/>
          <w:szCs w:val="22"/>
          <w:lang w:eastAsia="en-US"/>
        </w:rPr>
      </w:pPr>
      <w:r w:rsidRPr="004B2B99">
        <w:rPr>
          <w:rFonts w:eastAsia="Calibri" w:cs="Arial"/>
          <w:sz w:val="22"/>
          <w:szCs w:val="22"/>
          <w:lang w:eastAsia="en-US"/>
        </w:rPr>
        <w:t>da blago, pravice in storitve nimajo pravnih napak;</w:t>
      </w:r>
    </w:p>
    <w:p w14:paraId="0963C018" w14:textId="77777777" w:rsidR="004B2B99" w:rsidRPr="004B2B99" w:rsidRDefault="004B2B99" w:rsidP="0084052C">
      <w:pPr>
        <w:pStyle w:val="Telobesedila"/>
        <w:numPr>
          <w:ilvl w:val="0"/>
          <w:numId w:val="51"/>
        </w:numPr>
        <w:rPr>
          <w:rFonts w:eastAsia="Calibri" w:cs="Arial"/>
          <w:sz w:val="22"/>
          <w:szCs w:val="22"/>
          <w:lang w:eastAsia="en-US"/>
        </w:rPr>
      </w:pPr>
      <w:r w:rsidRPr="004B2B99">
        <w:rPr>
          <w:rFonts w:eastAsia="Calibri" w:cs="Arial"/>
          <w:sz w:val="22"/>
          <w:szCs w:val="22"/>
          <w:lang w:eastAsia="en-US"/>
        </w:rPr>
        <w:t>da bo naročnik pridobil vse pravice, ki so vezane na opremo, izvajalec pa bo brezhibno izvrševal vse obveznosti, ki so vezane na opremo.</w:t>
      </w:r>
    </w:p>
    <w:p w14:paraId="52CD1290" w14:textId="77777777" w:rsidR="004B2B99" w:rsidRPr="004B2B99" w:rsidRDefault="004B2B99" w:rsidP="004B2B99">
      <w:pPr>
        <w:pStyle w:val="Glava"/>
        <w:jc w:val="both"/>
        <w:rPr>
          <w:rFonts w:eastAsia="Calibri" w:cs="Arial"/>
          <w:sz w:val="22"/>
          <w:szCs w:val="22"/>
          <w:lang w:eastAsia="en-US"/>
        </w:rPr>
      </w:pPr>
    </w:p>
    <w:p w14:paraId="204E00D8" w14:textId="77777777" w:rsidR="004B2B99" w:rsidRPr="004B2B99" w:rsidRDefault="004B2B99" w:rsidP="004B2B99">
      <w:pPr>
        <w:pStyle w:val="Glava"/>
        <w:jc w:val="both"/>
        <w:rPr>
          <w:rFonts w:eastAsia="Calibri" w:cs="Arial"/>
          <w:sz w:val="22"/>
          <w:szCs w:val="22"/>
          <w:lang w:eastAsia="en-US"/>
        </w:rPr>
      </w:pPr>
      <w:r w:rsidRPr="004B2B99">
        <w:rPr>
          <w:rFonts w:eastAsia="Calibri" w:cs="Arial"/>
          <w:sz w:val="22"/>
          <w:szCs w:val="22"/>
          <w:lang w:eastAsia="en-US"/>
        </w:rPr>
        <w:t xml:space="preserve">Kakovost storitve mora ustrezati obstoječim standardom, ki veljajo v stroki. Izvajalec bo storitev izvedel brezhibno, kvalitetno in strokovno. Kakovost rezervnih delov mora ustrezati obstoječim standardom in deklaracijam, ki so označena na embalaži izdelka. </w:t>
      </w:r>
    </w:p>
    <w:p w14:paraId="6B8332D6" w14:textId="77777777" w:rsidR="004B2B99" w:rsidRPr="004B2B99" w:rsidRDefault="004B2B99" w:rsidP="004B2B99">
      <w:pPr>
        <w:pStyle w:val="Glava"/>
        <w:jc w:val="both"/>
        <w:rPr>
          <w:rFonts w:eastAsia="Calibri" w:cs="Arial"/>
          <w:sz w:val="22"/>
          <w:szCs w:val="22"/>
          <w:lang w:eastAsia="en-US"/>
        </w:rPr>
      </w:pPr>
    </w:p>
    <w:p w14:paraId="234229D0" w14:textId="77777777" w:rsidR="004B2B99" w:rsidRPr="004B2B99" w:rsidRDefault="004B2B99" w:rsidP="004B2B99">
      <w:pPr>
        <w:pStyle w:val="Glava"/>
        <w:jc w:val="both"/>
        <w:rPr>
          <w:rFonts w:eastAsia="Calibri" w:cs="Arial"/>
          <w:sz w:val="22"/>
          <w:szCs w:val="22"/>
          <w:lang w:eastAsia="en-US"/>
        </w:rPr>
      </w:pPr>
      <w:r w:rsidRPr="004B2B99">
        <w:rPr>
          <w:rFonts w:eastAsia="Calibri" w:cs="Arial"/>
          <w:sz w:val="22"/>
          <w:szCs w:val="22"/>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C4AE3F5" w14:textId="77777777" w:rsidR="004B2B99" w:rsidRPr="004B2B99" w:rsidRDefault="004B2B99" w:rsidP="004B2B99">
      <w:pPr>
        <w:pStyle w:val="Glava"/>
        <w:jc w:val="both"/>
        <w:rPr>
          <w:rFonts w:eastAsia="Calibri" w:cs="Arial"/>
          <w:sz w:val="22"/>
          <w:szCs w:val="22"/>
          <w:lang w:eastAsia="en-US"/>
        </w:rPr>
      </w:pPr>
    </w:p>
    <w:p w14:paraId="20180E37" w14:textId="77777777" w:rsidR="004B2B99" w:rsidRPr="004B2B99" w:rsidRDefault="004B2B99" w:rsidP="004B2B99">
      <w:pPr>
        <w:pStyle w:val="Glava"/>
        <w:jc w:val="both"/>
        <w:rPr>
          <w:rFonts w:eastAsia="Calibri" w:cs="Arial"/>
          <w:sz w:val="22"/>
          <w:szCs w:val="22"/>
          <w:lang w:eastAsia="en-US"/>
        </w:rPr>
      </w:pPr>
      <w:r w:rsidRPr="004B2B99">
        <w:rPr>
          <w:rFonts w:eastAsia="Calibri" w:cs="Arial"/>
          <w:sz w:val="22"/>
          <w:szCs w:val="22"/>
          <w:lang w:eastAsia="en-US"/>
        </w:rPr>
        <w:t>Izvajalec mora odpraviti prijavljeno napako v dogovorjenem času. Čas odprave napake začne teči od trenutka, ko je izvajalcu omogočeno, da pristopijo k servisiranju.</w:t>
      </w:r>
    </w:p>
    <w:p w14:paraId="55E61026" w14:textId="77777777" w:rsidR="004B2B99" w:rsidRPr="004B2B99" w:rsidRDefault="004B2B99" w:rsidP="004B2B99">
      <w:pPr>
        <w:pStyle w:val="Glava"/>
        <w:jc w:val="both"/>
        <w:rPr>
          <w:rFonts w:eastAsia="Calibri" w:cs="Arial"/>
          <w:sz w:val="22"/>
          <w:szCs w:val="22"/>
          <w:lang w:eastAsia="en-US"/>
        </w:rPr>
      </w:pPr>
    </w:p>
    <w:p w14:paraId="762F04B2" w14:textId="5BF7F9A0" w:rsidR="002D62D0" w:rsidRDefault="004B2B99" w:rsidP="005B1150">
      <w:pPr>
        <w:pStyle w:val="Glava"/>
        <w:jc w:val="both"/>
        <w:rPr>
          <w:rFonts w:eastAsia="Calibri" w:cs="Arial"/>
          <w:sz w:val="22"/>
          <w:szCs w:val="22"/>
          <w:lang w:eastAsia="en-US"/>
        </w:rPr>
      </w:pPr>
      <w:r w:rsidRPr="004B2B99">
        <w:rPr>
          <w:rFonts w:eastAsia="Calibri" w:cs="Arial"/>
          <w:sz w:val="22"/>
          <w:szCs w:val="22"/>
          <w:lang w:eastAsia="en-US"/>
        </w:rPr>
        <w:t xml:space="preserve">V kolikor naročnik ugotovi, da izvajalec storitev ne opravlja vestno in skladno z dogovorom, ga pozove, da nepravilnosti odpravi. V kolikor izvajalec še naprej izvaja storitve v nasprotju z določili te pogodbe, je to lahko razlog za takojšno odpoved pogodbe o vzdrževanju s strani </w:t>
      </w:r>
      <w:r w:rsidRPr="004B2B99">
        <w:rPr>
          <w:rFonts w:eastAsia="Calibri" w:cs="Arial"/>
          <w:sz w:val="22"/>
          <w:szCs w:val="22"/>
          <w:lang w:eastAsia="en-US"/>
        </w:rPr>
        <w:lastRenderedPageBreak/>
        <w:t>naročnika brez odpovednega roka in uveljavitev zavarovanja za dobro izvedbo pogodbenih obveznosti.</w:t>
      </w:r>
    </w:p>
    <w:p w14:paraId="533044FE" w14:textId="77777777" w:rsidR="005B1150" w:rsidRPr="005B1150" w:rsidRDefault="005B1150" w:rsidP="005B1150">
      <w:pPr>
        <w:pStyle w:val="Glava"/>
        <w:jc w:val="both"/>
        <w:rPr>
          <w:rFonts w:eastAsia="Calibri" w:cs="Arial"/>
          <w:sz w:val="22"/>
          <w:szCs w:val="22"/>
          <w:lang w:eastAsia="en-US"/>
        </w:rPr>
      </w:pPr>
    </w:p>
    <w:p w14:paraId="448C30D7" w14:textId="1022D879" w:rsidR="00D954D4" w:rsidRPr="00646619" w:rsidRDefault="00F13F2B" w:rsidP="00646619">
      <w:pPr>
        <w:numPr>
          <w:ilvl w:val="0"/>
          <w:numId w:val="12"/>
        </w:numPr>
        <w:rPr>
          <w:rFonts w:cs="Arial"/>
          <w:b/>
          <w:sz w:val="22"/>
        </w:rPr>
      </w:pPr>
      <w:r w:rsidRPr="00646619">
        <w:rPr>
          <w:rFonts w:cs="Arial"/>
          <w:b/>
          <w:sz w:val="22"/>
        </w:rPr>
        <w:t>Podizvajalci</w:t>
      </w:r>
    </w:p>
    <w:p w14:paraId="513A73A2" w14:textId="77777777" w:rsidR="00D954D4" w:rsidRPr="00181B4C" w:rsidRDefault="00D954D4" w:rsidP="00D954D4">
      <w:pPr>
        <w:ind w:left="1080"/>
        <w:jc w:val="both"/>
        <w:rPr>
          <w:rFonts w:cs="Arial"/>
          <w:color w:val="FF0000"/>
          <w:sz w:val="22"/>
        </w:rPr>
      </w:pPr>
    </w:p>
    <w:p w14:paraId="4A72EB49" w14:textId="77777777" w:rsidR="00D954D4" w:rsidRPr="005B1150" w:rsidRDefault="00D954D4" w:rsidP="005B1150">
      <w:pPr>
        <w:numPr>
          <w:ilvl w:val="0"/>
          <w:numId w:val="13"/>
        </w:numPr>
        <w:contextualSpacing/>
        <w:jc w:val="center"/>
        <w:rPr>
          <w:rFonts w:cs="Arial"/>
          <w:sz w:val="22"/>
        </w:rPr>
      </w:pPr>
      <w:r w:rsidRPr="005B1150">
        <w:rPr>
          <w:rFonts w:cs="Arial"/>
          <w:sz w:val="22"/>
        </w:rPr>
        <w:t>člen</w:t>
      </w:r>
    </w:p>
    <w:p w14:paraId="5A0A4F1E" w14:textId="77777777" w:rsidR="00D954D4" w:rsidRPr="00646619" w:rsidRDefault="00D954D4" w:rsidP="00D954D4">
      <w:pPr>
        <w:tabs>
          <w:tab w:val="num" w:pos="704"/>
        </w:tabs>
        <w:jc w:val="both"/>
        <w:rPr>
          <w:rFonts w:cs="Arial"/>
          <w:sz w:val="22"/>
          <w:szCs w:val="22"/>
        </w:rPr>
      </w:pPr>
    </w:p>
    <w:p w14:paraId="63304DCF" w14:textId="4C7FB331" w:rsidR="00D954D4" w:rsidRPr="00646619" w:rsidRDefault="00D954D4" w:rsidP="00D954D4">
      <w:pPr>
        <w:tabs>
          <w:tab w:val="num" w:pos="704"/>
        </w:tabs>
        <w:jc w:val="both"/>
        <w:rPr>
          <w:rFonts w:cs="Arial"/>
          <w:sz w:val="16"/>
          <w:szCs w:val="16"/>
        </w:rPr>
      </w:pPr>
      <w:r w:rsidRPr="00646619">
        <w:rPr>
          <w:rFonts w:cs="Arial"/>
          <w:sz w:val="22"/>
          <w:szCs w:val="22"/>
        </w:rPr>
        <w:t xml:space="preserve">Prodajalec bo izpolnil obveznosti, prevzete s to pogodbo, s/brez podizvajalcev: </w:t>
      </w:r>
      <w:r w:rsidRPr="00646619">
        <w:rPr>
          <w:rFonts w:cs="Arial"/>
          <w:sz w:val="16"/>
          <w:szCs w:val="16"/>
        </w:rPr>
        <w:t>(ustrezno označi)</w:t>
      </w:r>
    </w:p>
    <w:p w14:paraId="4F25F436" w14:textId="77777777" w:rsidR="00D954D4" w:rsidRPr="00646619" w:rsidRDefault="00D954D4" w:rsidP="0084052C">
      <w:pPr>
        <w:numPr>
          <w:ilvl w:val="1"/>
          <w:numId w:val="19"/>
        </w:numPr>
        <w:tabs>
          <w:tab w:val="num" w:pos="567"/>
        </w:tabs>
        <w:ind w:left="567" w:hanging="425"/>
        <w:jc w:val="both"/>
        <w:rPr>
          <w:rFonts w:cs="Arial"/>
          <w:sz w:val="22"/>
          <w:szCs w:val="22"/>
        </w:rPr>
      </w:pPr>
      <w:r w:rsidRPr="00646619">
        <w:rPr>
          <w:rFonts w:cs="Arial"/>
          <w:sz w:val="22"/>
          <w:szCs w:val="22"/>
        </w:rPr>
        <w:t>podizvajalec:</w:t>
      </w:r>
      <w:r w:rsidRPr="00646619">
        <w:rPr>
          <w:rFonts w:cs="Arial"/>
          <w:sz w:val="22"/>
          <w:szCs w:val="22"/>
          <w:highlight w:val="yellow"/>
        </w:rPr>
        <w:t>______________</w:t>
      </w:r>
      <w:r w:rsidRPr="00646619">
        <w:rPr>
          <w:rFonts w:cs="Arial"/>
          <w:sz w:val="22"/>
          <w:szCs w:val="22"/>
        </w:rPr>
        <w:t xml:space="preserve"> (navedba vsake vrsta del, ki jih bo izvedel podizvajalec; podatki o podizvajalcu (naziv, polni naslov, matična številka, davčna številka in transakcijski račun); predmet, kraj in rok izvedbe teh del)</w:t>
      </w:r>
    </w:p>
    <w:p w14:paraId="7E1698AD" w14:textId="77777777" w:rsidR="00D954D4" w:rsidRPr="00646619" w:rsidRDefault="00D954D4" w:rsidP="0084052C">
      <w:pPr>
        <w:numPr>
          <w:ilvl w:val="1"/>
          <w:numId w:val="19"/>
        </w:numPr>
        <w:tabs>
          <w:tab w:val="num" w:pos="567"/>
        </w:tabs>
        <w:ind w:left="567" w:hanging="425"/>
        <w:jc w:val="both"/>
        <w:rPr>
          <w:rFonts w:cs="Arial"/>
          <w:sz w:val="22"/>
          <w:szCs w:val="22"/>
        </w:rPr>
      </w:pPr>
      <w:r w:rsidRPr="00646619">
        <w:rPr>
          <w:rFonts w:cs="Arial"/>
          <w:sz w:val="22"/>
          <w:szCs w:val="22"/>
        </w:rPr>
        <w:t>podizvajalec:</w:t>
      </w:r>
      <w:r w:rsidRPr="00646619">
        <w:rPr>
          <w:rFonts w:cs="Arial"/>
          <w:sz w:val="22"/>
          <w:szCs w:val="22"/>
          <w:highlight w:val="yellow"/>
        </w:rPr>
        <w:t>______________</w:t>
      </w:r>
      <w:r w:rsidRPr="00646619">
        <w:rPr>
          <w:rFonts w:cs="Arial"/>
          <w:sz w:val="22"/>
          <w:szCs w:val="22"/>
        </w:rPr>
        <w:t xml:space="preserve"> (navedba vsake vrsta del, ki jih bo izvedel podizvajalec; podatki o podizvajalcu (naziv, polni naslov, matična številka, davčna številka in transakcijski račun); predmet, kraj in rok izvedbe teh del)</w:t>
      </w:r>
    </w:p>
    <w:p w14:paraId="43EC159D" w14:textId="77777777" w:rsidR="00D954D4" w:rsidRPr="00646619" w:rsidRDefault="00D954D4" w:rsidP="00D954D4">
      <w:pPr>
        <w:ind w:left="426"/>
        <w:jc w:val="both"/>
      </w:pPr>
    </w:p>
    <w:p w14:paraId="5306101C" w14:textId="77777777" w:rsidR="00D954D4" w:rsidRPr="00646619" w:rsidRDefault="00D954D4" w:rsidP="00D954D4">
      <w:pPr>
        <w:shd w:val="clear" w:color="auto" w:fill="FFFFFF"/>
        <w:jc w:val="both"/>
        <w:rPr>
          <w:rFonts w:cs="Arial"/>
          <w:sz w:val="22"/>
          <w:szCs w:val="22"/>
        </w:rPr>
      </w:pPr>
      <w:r w:rsidRPr="00646619">
        <w:rPr>
          <w:rFonts w:cs="Arial"/>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2AA4E77A" w14:textId="77777777" w:rsidR="00D954D4" w:rsidRPr="00646619" w:rsidRDefault="00D954D4" w:rsidP="00D954D4">
      <w:pPr>
        <w:shd w:val="clear" w:color="auto" w:fill="FFFFFF"/>
        <w:jc w:val="both"/>
        <w:rPr>
          <w:rFonts w:cs="Arial"/>
          <w:sz w:val="22"/>
          <w:szCs w:val="22"/>
        </w:rPr>
      </w:pPr>
      <w:r w:rsidRPr="00646619">
        <w:rPr>
          <w:rFonts w:cs="Arial"/>
          <w:sz w:val="22"/>
          <w:szCs w:val="22"/>
        </w:rPr>
        <w:t>– glavni izvajalec v pogodbi pooblastiti naročnika, da na podlagi potrjenega računa oziroma situacije s strani glavnega izvajalca neposredno plačuje podizvajalcu,</w:t>
      </w:r>
    </w:p>
    <w:p w14:paraId="1350FCFA" w14:textId="77777777" w:rsidR="00D954D4" w:rsidRPr="00646619" w:rsidRDefault="00D954D4" w:rsidP="00D954D4">
      <w:pPr>
        <w:shd w:val="clear" w:color="auto" w:fill="FFFFFF"/>
        <w:jc w:val="both"/>
        <w:rPr>
          <w:rFonts w:cs="Arial"/>
          <w:sz w:val="22"/>
          <w:szCs w:val="22"/>
        </w:rPr>
      </w:pPr>
      <w:r w:rsidRPr="00646619">
        <w:rPr>
          <w:rFonts w:cs="Arial"/>
          <w:sz w:val="22"/>
          <w:szCs w:val="22"/>
        </w:rPr>
        <w:t>– podizvajalec predložiti soglasje, na podlagi katerega naročnik namesto ponudnika poravna podizvajalčevo terjatev do ponudnika,</w:t>
      </w:r>
    </w:p>
    <w:p w14:paraId="2505CB81" w14:textId="72AF81D2" w:rsidR="00D954D4" w:rsidRPr="00646619" w:rsidRDefault="00D954D4" w:rsidP="00D954D4">
      <w:pPr>
        <w:shd w:val="clear" w:color="auto" w:fill="FFFFFF"/>
        <w:jc w:val="both"/>
        <w:rPr>
          <w:rFonts w:cs="Arial"/>
          <w:sz w:val="22"/>
          <w:szCs w:val="22"/>
        </w:rPr>
      </w:pPr>
      <w:r w:rsidRPr="00646619">
        <w:rPr>
          <w:rFonts w:cs="Arial"/>
          <w:sz w:val="22"/>
          <w:szCs w:val="22"/>
        </w:rPr>
        <w:t>– glavni izvajalec svojemu računu ali situaciji priložiti račun ali situacijo podizvajalca, ki ga je predhodno potrdil.</w:t>
      </w:r>
    </w:p>
    <w:p w14:paraId="52144109" w14:textId="77777777" w:rsidR="00181B4C" w:rsidRPr="00646619" w:rsidRDefault="00181B4C" w:rsidP="00D954D4">
      <w:pPr>
        <w:shd w:val="clear" w:color="auto" w:fill="FFFFFF"/>
        <w:jc w:val="both"/>
        <w:rPr>
          <w:rFonts w:cs="Arial"/>
          <w:sz w:val="22"/>
          <w:szCs w:val="22"/>
        </w:rPr>
      </w:pPr>
    </w:p>
    <w:p w14:paraId="135A823B" w14:textId="6E0FD7E6" w:rsidR="007814BF" w:rsidRPr="00646619" w:rsidRDefault="00D954D4" w:rsidP="00181B4C">
      <w:pPr>
        <w:jc w:val="both"/>
        <w:rPr>
          <w:rFonts w:cs="Arial"/>
          <w:sz w:val="22"/>
        </w:rPr>
      </w:pPr>
      <w:r w:rsidRPr="00646619">
        <w:rPr>
          <w:rFonts w:cs="Arial"/>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885B96D" w14:textId="77777777" w:rsidR="007814BF" w:rsidRPr="00646619" w:rsidRDefault="007814BF" w:rsidP="00646619">
      <w:pPr>
        <w:ind w:left="1080"/>
        <w:rPr>
          <w:rFonts w:cs="Arial"/>
          <w:b/>
          <w:sz w:val="22"/>
        </w:rPr>
      </w:pPr>
    </w:p>
    <w:p w14:paraId="282073C0" w14:textId="1796F7EB" w:rsidR="00BA5595" w:rsidRPr="00646619" w:rsidRDefault="00F13F2B" w:rsidP="00646619">
      <w:pPr>
        <w:numPr>
          <w:ilvl w:val="0"/>
          <w:numId w:val="12"/>
        </w:numPr>
        <w:rPr>
          <w:rFonts w:cs="Arial"/>
          <w:b/>
          <w:sz w:val="22"/>
        </w:rPr>
      </w:pPr>
      <w:r w:rsidRPr="00646619">
        <w:rPr>
          <w:rFonts w:cs="Arial"/>
          <w:b/>
          <w:sz w:val="22"/>
        </w:rPr>
        <w:t>Zavarovanje posla</w:t>
      </w:r>
    </w:p>
    <w:p w14:paraId="000550B7" w14:textId="77777777" w:rsidR="00BA5595" w:rsidRPr="00646619" w:rsidRDefault="00BA5595" w:rsidP="00646619">
      <w:pPr>
        <w:ind w:left="1080"/>
        <w:rPr>
          <w:rFonts w:cs="Arial"/>
          <w:b/>
          <w:sz w:val="22"/>
        </w:rPr>
      </w:pPr>
    </w:p>
    <w:p w14:paraId="66F6264A" w14:textId="77777777" w:rsidR="00BA5595" w:rsidRPr="00385A7F" w:rsidRDefault="00BA5595" w:rsidP="005B1150">
      <w:pPr>
        <w:numPr>
          <w:ilvl w:val="0"/>
          <w:numId w:val="13"/>
        </w:numPr>
        <w:contextualSpacing/>
        <w:jc w:val="center"/>
        <w:rPr>
          <w:rFonts w:cs="Arial"/>
          <w:sz w:val="22"/>
        </w:rPr>
      </w:pPr>
      <w:r w:rsidRPr="00385A7F">
        <w:rPr>
          <w:rFonts w:cs="Arial"/>
          <w:sz w:val="22"/>
        </w:rPr>
        <w:t>člen</w:t>
      </w:r>
    </w:p>
    <w:p w14:paraId="0C27CC5D" w14:textId="77777777" w:rsidR="00BA5595" w:rsidRPr="00385A7F" w:rsidRDefault="00BA5595" w:rsidP="00BA5595">
      <w:pPr>
        <w:jc w:val="both"/>
        <w:rPr>
          <w:rFonts w:cs="Arial"/>
          <w:color w:val="000000"/>
          <w:sz w:val="22"/>
        </w:rPr>
      </w:pPr>
    </w:p>
    <w:p w14:paraId="2EA28567" w14:textId="15846E6A" w:rsidR="00BA5595" w:rsidRPr="005B1150" w:rsidRDefault="007D3851" w:rsidP="005B11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Pr>
          <w:rFonts w:cs="Arial"/>
          <w:sz w:val="22"/>
          <w:szCs w:val="22"/>
        </w:rPr>
        <w:t>Ponudnik</w:t>
      </w:r>
      <w:r w:rsidR="000F0BCF" w:rsidRPr="00EA7AAB">
        <w:rPr>
          <w:rFonts w:cs="Arial"/>
          <w:sz w:val="22"/>
          <w:szCs w:val="22"/>
        </w:rPr>
        <w:t xml:space="preserve"> predloži </w:t>
      </w:r>
      <w:r w:rsidR="004E6082">
        <w:rPr>
          <w:rFonts w:cs="Arial"/>
          <w:sz w:val="22"/>
          <w:szCs w:val="22"/>
        </w:rPr>
        <w:t>naročniku</w:t>
      </w:r>
      <w:r w:rsidR="000F0BCF" w:rsidRPr="00EA7AAB">
        <w:rPr>
          <w:rFonts w:cs="Arial"/>
          <w:sz w:val="22"/>
          <w:szCs w:val="22"/>
        </w:rPr>
        <w:t xml:space="preserve"> najkasneje v 10 dneh po podpisu pogodbe nepreklicno brezpogojno bančno garancijo (garancijo zavarovalnice) na prvi poziv za dobro izvedbo pogodbenih obveznosti, in sicer v višini </w:t>
      </w:r>
      <w:r w:rsidR="000F0BCF" w:rsidRPr="00EA7AAB">
        <w:rPr>
          <w:rFonts w:cs="Arial"/>
          <w:b/>
          <w:sz w:val="22"/>
          <w:szCs w:val="22"/>
        </w:rPr>
        <w:t>10% pogodbene vrednosti v EUR z DDV.</w:t>
      </w:r>
      <w:r w:rsidR="000F0BCF" w:rsidRPr="00EA7AAB">
        <w:rPr>
          <w:rFonts w:cs="Arial"/>
          <w:sz w:val="22"/>
          <w:szCs w:val="22"/>
        </w:rPr>
        <w:t xml:space="preserve"> Predložitev te bančne garancije je pogoj za veljavnost pogodbe. Bančna garancija za dobro izvedbo pogodbenih obveznosti mora veljati še 30 dni po preteku roka za izpolnitev pogodbenih obveznosti.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14:paraId="2BE49683" w14:textId="77777777" w:rsidR="00BA5595" w:rsidRPr="00385A7F" w:rsidRDefault="00BA5595" w:rsidP="00BA5595">
      <w:pPr>
        <w:jc w:val="both"/>
        <w:rPr>
          <w:rFonts w:cs="Arial"/>
          <w:b/>
          <w:bCs/>
          <w:i/>
          <w:sz w:val="22"/>
        </w:rPr>
      </w:pPr>
    </w:p>
    <w:p w14:paraId="7B6EEE1D" w14:textId="5DF487D1" w:rsidR="00BA5595" w:rsidRPr="00385A7F" w:rsidRDefault="00F13F2B" w:rsidP="00646619">
      <w:pPr>
        <w:numPr>
          <w:ilvl w:val="0"/>
          <w:numId w:val="12"/>
        </w:numPr>
        <w:rPr>
          <w:rFonts w:cs="Arial"/>
          <w:b/>
          <w:sz w:val="22"/>
        </w:rPr>
      </w:pPr>
      <w:r w:rsidRPr="00646619">
        <w:rPr>
          <w:rFonts w:cs="Arial"/>
          <w:b/>
          <w:sz w:val="22"/>
        </w:rPr>
        <w:t xml:space="preserve"> Predstavniki pogodbenih strank</w:t>
      </w:r>
    </w:p>
    <w:p w14:paraId="69B1B629" w14:textId="77777777" w:rsidR="00BA5595" w:rsidRPr="00385A7F" w:rsidRDefault="00BA5595" w:rsidP="00BA5595">
      <w:pPr>
        <w:ind w:left="1080"/>
        <w:jc w:val="both"/>
        <w:rPr>
          <w:rFonts w:cs="Arial"/>
          <w:sz w:val="22"/>
        </w:rPr>
      </w:pPr>
    </w:p>
    <w:p w14:paraId="61A624D3" w14:textId="77777777" w:rsidR="00BA5595" w:rsidRPr="00385A7F" w:rsidRDefault="00BA5595" w:rsidP="005B1150">
      <w:pPr>
        <w:numPr>
          <w:ilvl w:val="0"/>
          <w:numId w:val="13"/>
        </w:numPr>
        <w:contextualSpacing/>
        <w:jc w:val="center"/>
        <w:rPr>
          <w:rFonts w:cs="Arial"/>
          <w:sz w:val="22"/>
        </w:rPr>
      </w:pPr>
      <w:r w:rsidRPr="00385A7F">
        <w:rPr>
          <w:rFonts w:cs="Arial"/>
          <w:sz w:val="22"/>
        </w:rPr>
        <w:t>člen</w:t>
      </w:r>
    </w:p>
    <w:p w14:paraId="3DDF9C01" w14:textId="77777777" w:rsidR="00BA5595" w:rsidRPr="00385A7F" w:rsidRDefault="00BA5595" w:rsidP="00BA5595">
      <w:pPr>
        <w:jc w:val="center"/>
        <w:rPr>
          <w:rFonts w:cs="Arial"/>
          <w:color w:val="000000"/>
          <w:sz w:val="22"/>
        </w:rPr>
      </w:pPr>
    </w:p>
    <w:p w14:paraId="467094AD" w14:textId="77777777" w:rsidR="00BA5595" w:rsidRPr="00385A7F" w:rsidRDefault="00BA5595" w:rsidP="00BA5595">
      <w:pPr>
        <w:jc w:val="both"/>
        <w:rPr>
          <w:rFonts w:cs="Arial"/>
          <w:sz w:val="22"/>
        </w:rPr>
      </w:pPr>
      <w:r w:rsidRPr="00385A7F">
        <w:rPr>
          <w:rFonts w:cs="Arial"/>
          <w:sz w:val="22"/>
        </w:rPr>
        <w:t>Predstavnik naročnika za izvedbo storitev po tej pogodbi je:</w:t>
      </w:r>
    </w:p>
    <w:p w14:paraId="6804812B" w14:textId="77777777" w:rsidR="00BA5595" w:rsidRPr="00385A7F" w:rsidRDefault="00BA5595" w:rsidP="00BA5595">
      <w:pPr>
        <w:jc w:val="both"/>
        <w:rPr>
          <w:rFonts w:cs="Arial"/>
          <w:sz w:val="22"/>
        </w:rPr>
      </w:pPr>
      <w:r w:rsidRPr="00385A7F">
        <w:rPr>
          <w:rFonts w:cs="Arial"/>
          <w:sz w:val="22"/>
        </w:rPr>
        <w:t>Ime in priimek: _______________</w:t>
      </w:r>
    </w:p>
    <w:p w14:paraId="0FDC4409" w14:textId="77777777" w:rsidR="00BA5595" w:rsidRPr="00385A7F" w:rsidRDefault="00BA5595" w:rsidP="00BA5595">
      <w:pPr>
        <w:jc w:val="both"/>
        <w:rPr>
          <w:rFonts w:cs="Arial"/>
          <w:color w:val="000000"/>
          <w:sz w:val="22"/>
        </w:rPr>
      </w:pPr>
      <w:r w:rsidRPr="00385A7F">
        <w:rPr>
          <w:rFonts w:cs="Arial"/>
          <w:color w:val="000000"/>
          <w:sz w:val="22"/>
        </w:rPr>
        <w:t>Telefon: ____________________</w:t>
      </w:r>
    </w:p>
    <w:p w14:paraId="102AD8F3" w14:textId="77777777" w:rsidR="00BA5595" w:rsidRPr="00385A7F" w:rsidRDefault="00BA5595" w:rsidP="00BA5595">
      <w:pPr>
        <w:jc w:val="both"/>
        <w:rPr>
          <w:rFonts w:cs="Arial"/>
          <w:color w:val="000000"/>
          <w:sz w:val="22"/>
        </w:rPr>
      </w:pPr>
      <w:r w:rsidRPr="00385A7F">
        <w:rPr>
          <w:rFonts w:cs="Arial"/>
          <w:color w:val="000000"/>
          <w:sz w:val="22"/>
        </w:rPr>
        <w:t>Faks: ______________________</w:t>
      </w:r>
    </w:p>
    <w:p w14:paraId="56D1A749" w14:textId="77777777" w:rsidR="00BA5595" w:rsidRPr="00385A7F" w:rsidRDefault="00BA5595" w:rsidP="00BA5595">
      <w:pPr>
        <w:jc w:val="both"/>
        <w:rPr>
          <w:rFonts w:cs="Arial"/>
          <w:sz w:val="22"/>
        </w:rPr>
      </w:pPr>
      <w:r w:rsidRPr="00385A7F">
        <w:rPr>
          <w:rFonts w:cs="Arial"/>
          <w:sz w:val="22"/>
        </w:rPr>
        <w:t xml:space="preserve">Email: </w:t>
      </w:r>
      <w:r w:rsidRPr="00385A7F">
        <w:rPr>
          <w:rFonts w:cs="Arial"/>
          <w:sz w:val="22"/>
          <w:u w:val="single"/>
        </w:rPr>
        <w:t>______________________</w:t>
      </w:r>
    </w:p>
    <w:p w14:paraId="440B8086" w14:textId="77777777" w:rsidR="00BA5595" w:rsidRPr="00385A7F" w:rsidRDefault="00BA5595" w:rsidP="00BA5595">
      <w:pPr>
        <w:jc w:val="both"/>
        <w:rPr>
          <w:rFonts w:cs="Arial"/>
          <w:sz w:val="22"/>
          <w:highlight w:val="yellow"/>
        </w:rPr>
      </w:pPr>
    </w:p>
    <w:p w14:paraId="084E68D4" w14:textId="77777777" w:rsidR="00BA5595" w:rsidRPr="00385A7F" w:rsidRDefault="00BA5595" w:rsidP="00BA5595">
      <w:pPr>
        <w:jc w:val="both"/>
        <w:rPr>
          <w:rFonts w:cs="Arial"/>
          <w:b/>
          <w:sz w:val="22"/>
        </w:rPr>
      </w:pPr>
      <w:r w:rsidRPr="00385A7F">
        <w:rPr>
          <w:rFonts w:cs="Arial"/>
          <w:color w:val="000000"/>
          <w:sz w:val="22"/>
        </w:rPr>
        <w:t>Predstavnik izvajalca za izvedbo storitev po tej pogodbi je:</w:t>
      </w:r>
    </w:p>
    <w:p w14:paraId="43183FD1" w14:textId="77777777" w:rsidR="00BA5595" w:rsidRPr="00385A7F" w:rsidRDefault="00BA5595" w:rsidP="00BA5595">
      <w:pPr>
        <w:jc w:val="both"/>
        <w:rPr>
          <w:rFonts w:cs="Arial"/>
          <w:sz w:val="22"/>
        </w:rPr>
      </w:pPr>
      <w:r w:rsidRPr="00385A7F">
        <w:rPr>
          <w:rFonts w:cs="Arial"/>
          <w:sz w:val="22"/>
        </w:rPr>
        <w:t xml:space="preserve">Ime in priimek: </w:t>
      </w:r>
      <w:r w:rsidRPr="00385A7F">
        <w:rPr>
          <w:rFonts w:cs="Arial"/>
          <w:sz w:val="22"/>
          <w:highlight w:val="yellow"/>
        </w:rPr>
        <w:t>____________________</w:t>
      </w:r>
    </w:p>
    <w:p w14:paraId="1455149D" w14:textId="77777777" w:rsidR="00BA5595" w:rsidRPr="00385A7F" w:rsidRDefault="00BA5595" w:rsidP="00BA5595">
      <w:pPr>
        <w:jc w:val="both"/>
        <w:rPr>
          <w:rFonts w:cs="Arial"/>
          <w:color w:val="000000"/>
          <w:sz w:val="22"/>
        </w:rPr>
      </w:pPr>
      <w:r w:rsidRPr="00385A7F">
        <w:rPr>
          <w:rFonts w:cs="Arial"/>
          <w:color w:val="000000"/>
          <w:sz w:val="22"/>
        </w:rPr>
        <w:t xml:space="preserve">Telefon: </w:t>
      </w:r>
      <w:r w:rsidRPr="00385A7F">
        <w:rPr>
          <w:rFonts w:cs="Arial"/>
          <w:color w:val="000000"/>
          <w:sz w:val="22"/>
          <w:highlight w:val="yellow"/>
        </w:rPr>
        <w:t>_________________</w:t>
      </w:r>
    </w:p>
    <w:p w14:paraId="1F047CCA" w14:textId="77777777" w:rsidR="00BA5595" w:rsidRPr="00385A7F" w:rsidRDefault="00BA5595" w:rsidP="00BA5595">
      <w:pPr>
        <w:jc w:val="both"/>
        <w:rPr>
          <w:rFonts w:cs="Arial"/>
          <w:color w:val="000000"/>
          <w:sz w:val="22"/>
        </w:rPr>
      </w:pPr>
      <w:r w:rsidRPr="00385A7F">
        <w:rPr>
          <w:rFonts w:cs="Arial"/>
          <w:color w:val="000000"/>
          <w:sz w:val="22"/>
        </w:rPr>
        <w:t xml:space="preserve">Faks: </w:t>
      </w:r>
      <w:r w:rsidRPr="00385A7F">
        <w:rPr>
          <w:rFonts w:cs="Arial"/>
          <w:color w:val="000000"/>
          <w:sz w:val="22"/>
          <w:highlight w:val="yellow"/>
        </w:rPr>
        <w:t>____________________</w:t>
      </w:r>
    </w:p>
    <w:p w14:paraId="0BAA6586" w14:textId="662D0B78" w:rsidR="00FE2979" w:rsidRPr="00DC7CE2" w:rsidRDefault="00BA5595" w:rsidP="00BA5595">
      <w:pPr>
        <w:jc w:val="both"/>
        <w:rPr>
          <w:rFonts w:cs="Arial"/>
          <w:color w:val="000000"/>
          <w:sz w:val="22"/>
        </w:rPr>
      </w:pPr>
      <w:r w:rsidRPr="00385A7F">
        <w:rPr>
          <w:rFonts w:cs="Arial"/>
          <w:color w:val="000000"/>
          <w:sz w:val="22"/>
        </w:rPr>
        <w:t xml:space="preserve">Email: </w:t>
      </w:r>
      <w:hyperlink r:id="rId14" w:history="1">
        <w:r w:rsidRPr="00385A7F">
          <w:rPr>
            <w:rFonts w:cs="Arial"/>
            <w:color w:val="000000"/>
            <w:sz w:val="22"/>
            <w:highlight w:val="yellow"/>
            <w:u w:val="single"/>
          </w:rPr>
          <w:t>____________________</w:t>
        </w:r>
      </w:hyperlink>
      <w:r w:rsidRPr="00385A7F">
        <w:rPr>
          <w:rFonts w:cs="Arial"/>
          <w:color w:val="000000"/>
          <w:sz w:val="22"/>
        </w:rPr>
        <w:t xml:space="preserve"> </w:t>
      </w:r>
    </w:p>
    <w:p w14:paraId="1237D780" w14:textId="77777777" w:rsidR="00BA5595" w:rsidRPr="00385A7F" w:rsidRDefault="00BA5595" w:rsidP="00BA5595">
      <w:pPr>
        <w:jc w:val="both"/>
        <w:rPr>
          <w:rFonts w:cs="Arial"/>
          <w:sz w:val="22"/>
        </w:rPr>
      </w:pPr>
    </w:p>
    <w:p w14:paraId="0352F32A" w14:textId="05504CF9" w:rsidR="00BA5595" w:rsidRDefault="00BA5595" w:rsidP="00BA5595">
      <w:pPr>
        <w:jc w:val="both"/>
        <w:rPr>
          <w:rFonts w:cs="Arial"/>
          <w:sz w:val="22"/>
        </w:rPr>
      </w:pPr>
      <w:r w:rsidRPr="00385A7F">
        <w:rPr>
          <w:rFonts w:cs="Arial"/>
          <w:sz w:val="22"/>
        </w:rPr>
        <w:t>Pogodbeni stranki se obvezujeta, da bosta naredili vse</w:t>
      </w:r>
      <w:r w:rsidR="001D7087">
        <w:rPr>
          <w:rFonts w:cs="Arial"/>
          <w:sz w:val="22"/>
        </w:rPr>
        <w:t>,</w:t>
      </w:r>
      <w:r w:rsidRPr="00385A7F">
        <w:rPr>
          <w:rFonts w:cs="Arial"/>
          <w:sz w:val="22"/>
        </w:rPr>
        <w:t xml:space="preserve"> kar je potrebno za izvršitev te pogodbe in da bosta ravnali kot dobra gospodarja.</w:t>
      </w:r>
    </w:p>
    <w:p w14:paraId="20474570" w14:textId="77777777" w:rsidR="00BA5595" w:rsidRPr="00385A7F" w:rsidRDefault="00BA5595" w:rsidP="00BA5595">
      <w:pPr>
        <w:jc w:val="both"/>
        <w:rPr>
          <w:rFonts w:cs="Arial"/>
          <w:sz w:val="22"/>
        </w:rPr>
      </w:pPr>
    </w:p>
    <w:p w14:paraId="7BCD4579" w14:textId="121AC285" w:rsidR="001B0E98" w:rsidRPr="00646619" w:rsidRDefault="00646619" w:rsidP="00646619">
      <w:pPr>
        <w:numPr>
          <w:ilvl w:val="0"/>
          <w:numId w:val="12"/>
        </w:numPr>
        <w:rPr>
          <w:rFonts w:cs="Arial"/>
          <w:b/>
          <w:sz w:val="22"/>
        </w:rPr>
      </w:pPr>
      <w:r>
        <w:rPr>
          <w:rFonts w:cs="Arial"/>
          <w:b/>
          <w:sz w:val="22"/>
        </w:rPr>
        <w:t>P</w:t>
      </w:r>
      <w:r w:rsidR="00F13F2B" w:rsidRPr="00646619">
        <w:rPr>
          <w:rFonts w:cs="Arial"/>
          <w:b/>
          <w:sz w:val="22"/>
        </w:rPr>
        <w:t>rotikorupcijska klavzula</w:t>
      </w:r>
    </w:p>
    <w:p w14:paraId="0CEF3154" w14:textId="77777777" w:rsidR="001B0E98" w:rsidRPr="00EA7AAB" w:rsidRDefault="001B0E98" w:rsidP="001B0E98">
      <w:pPr>
        <w:rPr>
          <w:rFonts w:cs="Arial"/>
          <w:b/>
          <w:bCs/>
          <w:i/>
          <w:sz w:val="22"/>
          <w:szCs w:val="22"/>
        </w:rPr>
      </w:pPr>
    </w:p>
    <w:p w14:paraId="4F4410D9" w14:textId="1DC06DE0" w:rsidR="001B0E98" w:rsidRPr="00EA7AAB" w:rsidRDefault="001B0E98" w:rsidP="005B1150">
      <w:pPr>
        <w:numPr>
          <w:ilvl w:val="0"/>
          <w:numId w:val="13"/>
        </w:numPr>
        <w:contextualSpacing/>
        <w:jc w:val="center"/>
        <w:rPr>
          <w:rFonts w:cs="Arial"/>
          <w:bCs/>
          <w:sz w:val="22"/>
          <w:szCs w:val="22"/>
        </w:rPr>
      </w:pPr>
      <w:r w:rsidRPr="00EA7AAB">
        <w:rPr>
          <w:rFonts w:cs="Arial"/>
          <w:bCs/>
          <w:sz w:val="22"/>
          <w:szCs w:val="22"/>
        </w:rPr>
        <w:t xml:space="preserve"> </w:t>
      </w:r>
      <w:r w:rsidRPr="005B1150">
        <w:rPr>
          <w:rFonts w:cs="Arial"/>
          <w:sz w:val="22"/>
        </w:rPr>
        <w:t>člen</w:t>
      </w:r>
    </w:p>
    <w:p w14:paraId="01472A8E" w14:textId="77777777" w:rsidR="001B0E98" w:rsidRPr="00EA7AAB" w:rsidRDefault="001B0E98" w:rsidP="001B0E98">
      <w:pPr>
        <w:jc w:val="center"/>
        <w:rPr>
          <w:rFonts w:cs="Arial"/>
          <w:bCs/>
          <w:sz w:val="22"/>
          <w:szCs w:val="22"/>
        </w:rPr>
      </w:pPr>
    </w:p>
    <w:p w14:paraId="22383545" w14:textId="77777777" w:rsidR="001B0E98" w:rsidRPr="00EA7AAB" w:rsidRDefault="001B0E98" w:rsidP="001B0E98">
      <w:pPr>
        <w:jc w:val="both"/>
        <w:rPr>
          <w:rFonts w:cs="Arial"/>
          <w:sz w:val="22"/>
          <w:szCs w:val="22"/>
        </w:rPr>
      </w:pPr>
      <w:r w:rsidRPr="00EA7AAB">
        <w:rPr>
          <w:rFonts w:cs="Arial"/>
          <w:sz w:val="22"/>
          <w:szCs w:val="22"/>
        </w:rPr>
        <w:t>Odstop te pogodbe tretjemu v primeru statusnih sprememb prodajalca je možen samo s pisnim soglasjem obeh pogodbenih strank.</w:t>
      </w:r>
    </w:p>
    <w:p w14:paraId="61606DEF" w14:textId="77777777" w:rsidR="001B0E98" w:rsidRPr="00EA7AAB" w:rsidRDefault="001B0E98" w:rsidP="001B0E98">
      <w:pPr>
        <w:jc w:val="both"/>
        <w:rPr>
          <w:rFonts w:cs="Arial"/>
          <w:sz w:val="22"/>
          <w:szCs w:val="22"/>
        </w:rPr>
      </w:pPr>
    </w:p>
    <w:p w14:paraId="4B66554F" w14:textId="131A6CCC" w:rsidR="001B0E98" w:rsidRPr="00EA7AAB" w:rsidRDefault="001B0E98" w:rsidP="001B0E98">
      <w:pPr>
        <w:jc w:val="both"/>
        <w:rPr>
          <w:rFonts w:cs="Arial"/>
          <w:sz w:val="22"/>
          <w:szCs w:val="22"/>
        </w:rPr>
      </w:pPr>
      <w:r w:rsidRPr="00EA7AAB">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7E7529A9" w14:textId="77777777" w:rsidR="006F4B0A" w:rsidRPr="00EA7AAB" w:rsidRDefault="006F4B0A" w:rsidP="001B0E98">
      <w:pPr>
        <w:keepNext/>
        <w:keepLines/>
        <w:jc w:val="both"/>
        <w:rPr>
          <w:rFonts w:cs="Arial"/>
          <w:sz w:val="22"/>
          <w:szCs w:val="22"/>
        </w:rPr>
      </w:pPr>
    </w:p>
    <w:p w14:paraId="5E447E08" w14:textId="77777777" w:rsidR="006F6259" w:rsidRPr="00646619" w:rsidRDefault="006F6259" w:rsidP="006F6259">
      <w:pPr>
        <w:numPr>
          <w:ilvl w:val="0"/>
          <w:numId w:val="12"/>
        </w:numPr>
        <w:rPr>
          <w:rFonts w:cs="Arial"/>
          <w:b/>
          <w:sz w:val="22"/>
        </w:rPr>
      </w:pPr>
      <w:r w:rsidRPr="00646619">
        <w:rPr>
          <w:rFonts w:cs="Arial"/>
          <w:b/>
          <w:sz w:val="22"/>
        </w:rPr>
        <w:t>Pogodbena kazen</w:t>
      </w:r>
    </w:p>
    <w:p w14:paraId="04A3F1D8" w14:textId="77777777" w:rsidR="006F6259" w:rsidRPr="00EA7AAB" w:rsidRDefault="006F6259" w:rsidP="006F6259">
      <w:pPr>
        <w:jc w:val="center"/>
        <w:rPr>
          <w:rFonts w:cs="Arial"/>
          <w:sz w:val="22"/>
          <w:szCs w:val="22"/>
        </w:rPr>
      </w:pPr>
    </w:p>
    <w:p w14:paraId="2081A564" w14:textId="77777777" w:rsidR="006F6259" w:rsidRPr="00EA7AAB" w:rsidRDefault="006F6259" w:rsidP="00AB4170">
      <w:pPr>
        <w:numPr>
          <w:ilvl w:val="0"/>
          <w:numId w:val="13"/>
        </w:numPr>
        <w:contextualSpacing/>
        <w:jc w:val="center"/>
        <w:rPr>
          <w:rFonts w:cs="Arial"/>
          <w:sz w:val="22"/>
          <w:szCs w:val="22"/>
        </w:rPr>
      </w:pPr>
      <w:r w:rsidRPr="00AB4170">
        <w:rPr>
          <w:rFonts w:cs="Arial"/>
          <w:bCs/>
          <w:sz w:val="22"/>
          <w:szCs w:val="22"/>
        </w:rPr>
        <w:t>člen</w:t>
      </w:r>
    </w:p>
    <w:p w14:paraId="28B2B077" w14:textId="77777777" w:rsidR="006F6259" w:rsidRPr="00EA7AAB" w:rsidRDefault="006F6259" w:rsidP="006F6259">
      <w:pPr>
        <w:jc w:val="center"/>
        <w:rPr>
          <w:rFonts w:cs="Arial"/>
          <w:sz w:val="22"/>
          <w:szCs w:val="22"/>
        </w:rPr>
      </w:pPr>
    </w:p>
    <w:p w14:paraId="6A28957A" w14:textId="77777777" w:rsidR="006F6259" w:rsidRPr="00EA7AAB" w:rsidRDefault="006F6259" w:rsidP="006F6259">
      <w:pPr>
        <w:jc w:val="both"/>
        <w:rPr>
          <w:rFonts w:cs="Arial"/>
          <w:sz w:val="22"/>
          <w:szCs w:val="22"/>
        </w:rPr>
      </w:pPr>
      <w:r w:rsidRPr="00085AC3">
        <w:rPr>
          <w:rFonts w:cs="Arial"/>
          <w:sz w:val="22"/>
          <w:szCs w:val="22"/>
        </w:rPr>
        <w:t xml:space="preserve">V primeru zamude z izvajanjem pogodbenih obveznosti, ki ni posledica višje sile ali razlogov na strani naročnika, bo prodajalec plačal </w:t>
      </w:r>
      <w:bookmarkStart w:id="28" w:name="_Hlk189821392"/>
      <w:r w:rsidRPr="00085AC3">
        <w:rPr>
          <w:rFonts w:cs="Arial"/>
          <w:sz w:val="22"/>
          <w:szCs w:val="22"/>
        </w:rPr>
        <w:t>naročniku</w:t>
      </w:r>
      <w:bookmarkEnd w:id="28"/>
      <w:r w:rsidRPr="00085AC3">
        <w:rPr>
          <w:rFonts w:cs="Arial"/>
          <w:sz w:val="22"/>
          <w:szCs w:val="22"/>
        </w:rPr>
        <w:t xml:space="preserve"> pogodbeno kazen, in sicer za vsak koledarski dan zamude v višini 0,5 % (odstotka) od pogodbene vrednosti v EUR z DDV. Skupna pogodbena kazen je lahko največ 10 % pogodbene vrednosti v EUR z DDV.</w:t>
      </w:r>
      <w:r w:rsidRPr="00EA7AAB">
        <w:rPr>
          <w:rFonts w:cs="Arial"/>
          <w:sz w:val="22"/>
          <w:szCs w:val="22"/>
        </w:rPr>
        <w:t xml:space="preserve"> </w:t>
      </w:r>
    </w:p>
    <w:p w14:paraId="31FB57C4" w14:textId="77777777" w:rsidR="006F6259" w:rsidRPr="00EA7AAB" w:rsidRDefault="006F6259" w:rsidP="006F6259">
      <w:pPr>
        <w:jc w:val="both"/>
        <w:rPr>
          <w:rFonts w:cs="Arial"/>
          <w:sz w:val="22"/>
          <w:szCs w:val="22"/>
        </w:rPr>
      </w:pPr>
    </w:p>
    <w:p w14:paraId="1262CA01" w14:textId="77777777" w:rsidR="006F6259" w:rsidRPr="00EA7AAB" w:rsidRDefault="006F6259" w:rsidP="006F6259">
      <w:pPr>
        <w:jc w:val="both"/>
        <w:rPr>
          <w:rFonts w:cs="Arial"/>
          <w:sz w:val="22"/>
          <w:szCs w:val="22"/>
        </w:rPr>
      </w:pPr>
      <w:r w:rsidRPr="00EA7AAB">
        <w:rPr>
          <w:rFonts w:cs="Arial"/>
          <w:sz w:val="22"/>
          <w:szCs w:val="22"/>
        </w:rPr>
        <w:t>Pogodbeni stranki se dogovorita, da naročnik ni dolžan obvestiti prodajalca, da si pridržuje pravico do pogodbene kazni, čeprav sprejme izpolnitev z zamudo. Pogodbena kazen se obračuna pri plačilu pogodbene obveznosti.</w:t>
      </w:r>
    </w:p>
    <w:p w14:paraId="72EC4CFF" w14:textId="77777777" w:rsidR="006F6259" w:rsidRPr="00EA7AAB" w:rsidRDefault="006F6259" w:rsidP="006F6259">
      <w:pPr>
        <w:jc w:val="both"/>
        <w:rPr>
          <w:rFonts w:cs="Arial"/>
          <w:sz w:val="22"/>
          <w:szCs w:val="22"/>
        </w:rPr>
      </w:pPr>
    </w:p>
    <w:p w14:paraId="6E52BB29" w14:textId="77777777" w:rsidR="006F6259" w:rsidRPr="00EA7AAB" w:rsidRDefault="006F6259" w:rsidP="006F6259">
      <w:pPr>
        <w:jc w:val="both"/>
        <w:rPr>
          <w:rFonts w:cs="Arial"/>
          <w:sz w:val="22"/>
          <w:szCs w:val="22"/>
        </w:rPr>
      </w:pPr>
      <w:r w:rsidRPr="00EA7AAB">
        <w:rPr>
          <w:rFonts w:cs="Arial"/>
          <w:sz w:val="22"/>
          <w:szCs w:val="22"/>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76E2FCB7" w14:textId="77777777" w:rsidR="006F6259" w:rsidRPr="00EA7AAB" w:rsidRDefault="006F6259" w:rsidP="006F6259">
      <w:pPr>
        <w:jc w:val="both"/>
        <w:rPr>
          <w:rFonts w:cs="Arial"/>
          <w:sz w:val="22"/>
          <w:szCs w:val="22"/>
        </w:rPr>
      </w:pPr>
    </w:p>
    <w:p w14:paraId="7D05FD2D" w14:textId="77777777" w:rsidR="006F6259" w:rsidRDefault="006F6259" w:rsidP="006F6259">
      <w:pPr>
        <w:jc w:val="both"/>
        <w:rPr>
          <w:rFonts w:cs="Arial"/>
          <w:sz w:val="22"/>
          <w:szCs w:val="22"/>
        </w:rPr>
      </w:pPr>
      <w:r w:rsidRPr="00EA7AAB">
        <w:rPr>
          <w:rFonts w:cs="Arial"/>
          <w:sz w:val="22"/>
          <w:szCs w:val="22"/>
        </w:rPr>
        <w:t>Če bo škoda, ki jo bo zaradi zamude utrpel naročnik, večja od pogodbene kazni, ima naročnik pravico zahtevati razliko do polne odškodnine in unovčiti finančno zavarovanje za dobro izvedbo pogodbenih obveznosti.</w:t>
      </w:r>
    </w:p>
    <w:p w14:paraId="2E07C996" w14:textId="77777777" w:rsidR="001B0E98" w:rsidRPr="00385A7F" w:rsidRDefault="001B0E98" w:rsidP="00BA5595">
      <w:pPr>
        <w:jc w:val="both"/>
        <w:rPr>
          <w:rFonts w:cs="Arial"/>
        </w:rPr>
      </w:pPr>
    </w:p>
    <w:p w14:paraId="467088EC" w14:textId="535A4B11" w:rsidR="00BA5595" w:rsidRPr="00646619" w:rsidRDefault="00F13F2B" w:rsidP="00646619">
      <w:pPr>
        <w:numPr>
          <w:ilvl w:val="0"/>
          <w:numId w:val="12"/>
        </w:numPr>
        <w:rPr>
          <w:rFonts w:cs="Arial"/>
          <w:b/>
          <w:sz w:val="22"/>
        </w:rPr>
      </w:pPr>
      <w:r w:rsidRPr="00646619">
        <w:rPr>
          <w:rFonts w:cs="Arial"/>
          <w:b/>
          <w:sz w:val="22"/>
        </w:rPr>
        <w:t>Varovanje zaupnih podatkov</w:t>
      </w:r>
      <w:r w:rsidR="006F6259">
        <w:rPr>
          <w:rFonts w:cs="Arial"/>
          <w:b/>
          <w:sz w:val="22"/>
        </w:rPr>
        <w:t xml:space="preserve"> in razvezni pogoj</w:t>
      </w:r>
    </w:p>
    <w:p w14:paraId="6641AFC2" w14:textId="77777777" w:rsidR="00BA5595" w:rsidRPr="00385A7F" w:rsidRDefault="00BA5595" w:rsidP="00BA5595">
      <w:pPr>
        <w:ind w:left="1080"/>
        <w:jc w:val="both"/>
        <w:rPr>
          <w:rFonts w:eastAsia="Calibri" w:cs="Arial"/>
          <w:sz w:val="22"/>
          <w:szCs w:val="22"/>
          <w:highlight w:val="yellow"/>
          <w:lang w:eastAsia="en-US"/>
        </w:rPr>
      </w:pPr>
    </w:p>
    <w:p w14:paraId="01008025" w14:textId="62CD762B" w:rsidR="00BA5595" w:rsidRPr="00D40142" w:rsidRDefault="00D40142" w:rsidP="005B1150">
      <w:pPr>
        <w:numPr>
          <w:ilvl w:val="0"/>
          <w:numId w:val="13"/>
        </w:numPr>
        <w:contextualSpacing/>
        <w:jc w:val="center"/>
        <w:rPr>
          <w:rFonts w:cs="Arial"/>
          <w:sz w:val="22"/>
          <w:szCs w:val="22"/>
        </w:rPr>
      </w:pPr>
      <w:r>
        <w:rPr>
          <w:rFonts w:cs="Arial"/>
          <w:sz w:val="22"/>
          <w:szCs w:val="22"/>
        </w:rPr>
        <w:t xml:space="preserve"> </w:t>
      </w:r>
      <w:r w:rsidR="00BA5595" w:rsidRPr="005B1150">
        <w:rPr>
          <w:rFonts w:cs="Arial"/>
          <w:sz w:val="22"/>
        </w:rPr>
        <w:t>člen</w:t>
      </w:r>
    </w:p>
    <w:p w14:paraId="0B40B6AE" w14:textId="77777777" w:rsidR="00BA5595" w:rsidRPr="00385A7F" w:rsidRDefault="00BA5595" w:rsidP="00BA5595">
      <w:pPr>
        <w:ind w:left="720"/>
        <w:rPr>
          <w:rFonts w:cs="Arial"/>
          <w:sz w:val="22"/>
          <w:szCs w:val="22"/>
          <w:highlight w:val="yellow"/>
        </w:rPr>
      </w:pPr>
    </w:p>
    <w:p w14:paraId="4CACDD45" w14:textId="77777777" w:rsidR="00BA5595" w:rsidRPr="00385A7F" w:rsidRDefault="00BA5595" w:rsidP="00BA5595">
      <w:pPr>
        <w:jc w:val="both"/>
        <w:rPr>
          <w:rFonts w:cs="Arial"/>
          <w:sz w:val="22"/>
          <w:szCs w:val="22"/>
        </w:rPr>
      </w:pPr>
      <w:r w:rsidRPr="00385A7F">
        <w:rPr>
          <w:rFonts w:cs="Arial"/>
          <w:sz w:val="22"/>
          <w:szCs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1EB17DEB" w14:textId="77777777" w:rsidR="00BA5595" w:rsidRPr="00385A7F" w:rsidRDefault="00BA5595" w:rsidP="00BA5595">
      <w:pPr>
        <w:ind w:left="720"/>
        <w:rPr>
          <w:rFonts w:cs="Arial"/>
          <w:sz w:val="22"/>
          <w:szCs w:val="22"/>
        </w:rPr>
      </w:pPr>
    </w:p>
    <w:p w14:paraId="1A385413" w14:textId="6097619C" w:rsidR="00BA5595" w:rsidRPr="00D40142" w:rsidRDefault="00BA5595" w:rsidP="005B1150">
      <w:pPr>
        <w:numPr>
          <w:ilvl w:val="0"/>
          <w:numId w:val="13"/>
        </w:numPr>
        <w:contextualSpacing/>
        <w:jc w:val="center"/>
        <w:rPr>
          <w:rFonts w:cs="Arial"/>
          <w:sz w:val="22"/>
          <w:szCs w:val="22"/>
        </w:rPr>
      </w:pPr>
      <w:r w:rsidRPr="005B1150">
        <w:rPr>
          <w:rFonts w:cs="Arial"/>
          <w:sz w:val="22"/>
        </w:rPr>
        <w:t>člen</w:t>
      </w:r>
    </w:p>
    <w:p w14:paraId="7DFE1D1D" w14:textId="77777777" w:rsidR="00BA5595" w:rsidRPr="00385A7F" w:rsidRDefault="00BA5595" w:rsidP="00BA5595">
      <w:pPr>
        <w:tabs>
          <w:tab w:val="num" w:pos="704"/>
        </w:tabs>
        <w:jc w:val="both"/>
        <w:outlineLvl w:val="0"/>
        <w:rPr>
          <w:rFonts w:cs="Arial"/>
          <w:color w:val="000000"/>
          <w:sz w:val="22"/>
          <w:szCs w:val="22"/>
        </w:rPr>
      </w:pPr>
    </w:p>
    <w:p w14:paraId="18AFD4ED" w14:textId="0221F96C"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Pogodbeni stranki ugotavljata, da se zavedata pomembnosti zaščite pravice do zasebnosti in sta seznanjeni z veljavni zakoni in predpisi o varstvu osebnih podatkov.</w:t>
      </w:r>
    </w:p>
    <w:p w14:paraId="2C885773" w14:textId="77777777" w:rsidR="00BA5595" w:rsidRPr="00385A7F" w:rsidRDefault="00BA5595" w:rsidP="00BA5595">
      <w:pPr>
        <w:tabs>
          <w:tab w:val="num" w:pos="704"/>
        </w:tabs>
        <w:jc w:val="both"/>
        <w:outlineLvl w:val="0"/>
        <w:rPr>
          <w:rFonts w:cs="Arial"/>
          <w:color w:val="000000"/>
          <w:sz w:val="22"/>
          <w:szCs w:val="22"/>
        </w:rPr>
      </w:pPr>
    </w:p>
    <w:p w14:paraId="058F97F8" w14:textId="04B8B6E8"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70C5B99E" w14:textId="77777777" w:rsidR="00BA5595" w:rsidRPr="00385A7F" w:rsidRDefault="00BA5595" w:rsidP="00BA5595">
      <w:pPr>
        <w:tabs>
          <w:tab w:val="num" w:pos="704"/>
        </w:tabs>
        <w:jc w:val="both"/>
        <w:outlineLvl w:val="0"/>
        <w:rPr>
          <w:rFonts w:cs="Arial"/>
          <w:color w:val="000000"/>
          <w:sz w:val="22"/>
          <w:szCs w:val="22"/>
        </w:rPr>
      </w:pPr>
    </w:p>
    <w:p w14:paraId="00DFCF2F" w14:textId="4C3AD786" w:rsidR="00F1070E" w:rsidRDefault="00BA5595" w:rsidP="00D40142">
      <w:pPr>
        <w:tabs>
          <w:tab w:val="num" w:pos="704"/>
        </w:tabs>
        <w:jc w:val="both"/>
        <w:outlineLvl w:val="0"/>
        <w:rPr>
          <w:rFonts w:cs="Arial"/>
          <w:color w:val="000000"/>
          <w:sz w:val="22"/>
          <w:szCs w:val="22"/>
        </w:rPr>
      </w:pPr>
      <w:r w:rsidRPr="00385A7F">
        <w:rPr>
          <w:rFonts w:cs="Arial"/>
          <w:color w:val="000000"/>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w:t>
      </w:r>
      <w:r w:rsidR="006725F3">
        <w:rPr>
          <w:rFonts w:cs="Arial"/>
          <w:color w:val="000000"/>
          <w:sz w:val="22"/>
          <w:szCs w:val="22"/>
        </w:rPr>
        <w:t>,</w:t>
      </w:r>
      <w:r w:rsidRPr="00385A7F">
        <w:rPr>
          <w:rFonts w:cs="Arial"/>
          <w:color w:val="000000"/>
          <w:sz w:val="22"/>
          <w:szCs w:val="22"/>
        </w:rPr>
        <w:t xml:space="preserve"> pri čemer obveza varovanja podatkov ne preneha s prenehanjem izvajanja pogodbenih obveznosti.</w:t>
      </w:r>
    </w:p>
    <w:p w14:paraId="086B2013" w14:textId="10BA3E10" w:rsidR="006F6259" w:rsidRDefault="006F6259" w:rsidP="00D40142">
      <w:pPr>
        <w:tabs>
          <w:tab w:val="num" w:pos="704"/>
        </w:tabs>
        <w:jc w:val="both"/>
        <w:outlineLvl w:val="0"/>
        <w:rPr>
          <w:rFonts w:cs="Arial"/>
          <w:color w:val="000000"/>
          <w:sz w:val="22"/>
          <w:szCs w:val="22"/>
        </w:rPr>
      </w:pPr>
    </w:p>
    <w:p w14:paraId="05C98085" w14:textId="38320670" w:rsidR="006F6259" w:rsidRDefault="00AB4170" w:rsidP="006F6259">
      <w:pPr>
        <w:numPr>
          <w:ilvl w:val="0"/>
          <w:numId w:val="13"/>
        </w:numPr>
        <w:contextualSpacing/>
        <w:jc w:val="center"/>
        <w:rPr>
          <w:rFonts w:cs="Arial"/>
          <w:sz w:val="22"/>
          <w:szCs w:val="22"/>
        </w:rPr>
      </w:pPr>
      <w:r>
        <w:rPr>
          <w:rFonts w:cs="Arial"/>
          <w:sz w:val="22"/>
        </w:rPr>
        <w:t>č</w:t>
      </w:r>
      <w:r w:rsidR="006F6259" w:rsidRPr="005B1150">
        <w:rPr>
          <w:rFonts w:cs="Arial"/>
          <w:sz w:val="22"/>
        </w:rPr>
        <w:t>len</w:t>
      </w:r>
    </w:p>
    <w:p w14:paraId="740C8FE1" w14:textId="20F8B2BC" w:rsidR="006F6259" w:rsidRDefault="006F6259" w:rsidP="006F6259">
      <w:pPr>
        <w:contextualSpacing/>
        <w:rPr>
          <w:rFonts w:cs="Arial"/>
          <w:sz w:val="22"/>
          <w:szCs w:val="22"/>
        </w:rPr>
      </w:pPr>
    </w:p>
    <w:p w14:paraId="5AB39598" w14:textId="77777777" w:rsidR="006F6259" w:rsidRPr="00D16BBD" w:rsidRDefault="006F6259" w:rsidP="006F6259">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367ED970" w14:textId="77777777" w:rsidR="006F6259" w:rsidRPr="00D16BBD" w:rsidRDefault="006F6259" w:rsidP="0084052C">
      <w:pPr>
        <w:numPr>
          <w:ilvl w:val="0"/>
          <w:numId w:val="17"/>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w:t>
      </w:r>
      <w:proofErr w:type="spellStart"/>
      <w:r w:rsidRPr="00D16BBD">
        <w:rPr>
          <w:rFonts w:eastAsia="Calibri" w:cs="Arial"/>
          <w:sz w:val="22"/>
          <w:szCs w:val="22"/>
          <w:lang w:eastAsia="en-US"/>
        </w:rPr>
        <w:t>okoljske</w:t>
      </w:r>
      <w:proofErr w:type="spellEnd"/>
      <w:r w:rsidRPr="00D16BBD">
        <w:rPr>
          <w:rFonts w:eastAsia="Calibri" w:cs="Arial"/>
          <w:sz w:val="22"/>
          <w:szCs w:val="22"/>
          <w:lang w:eastAsia="en-US"/>
        </w:rPr>
        <w:t xml:space="preserve"> ali socialne zakonodaje s strani izvajalca ali podizvajalca ali </w:t>
      </w:r>
    </w:p>
    <w:p w14:paraId="3B6862C6" w14:textId="77777777" w:rsidR="006F6259" w:rsidRPr="00D16BBD" w:rsidRDefault="006F6259" w:rsidP="0084052C">
      <w:pPr>
        <w:numPr>
          <w:ilvl w:val="0"/>
          <w:numId w:val="17"/>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2EA20B8A"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19A17D29"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634B4112"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590C2BB3"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42F55BE7" w14:textId="77777777" w:rsidR="006F6259" w:rsidRPr="00D16BBD" w:rsidRDefault="006F6259" w:rsidP="0084052C">
      <w:pPr>
        <w:numPr>
          <w:ilvl w:val="1"/>
          <w:numId w:val="17"/>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59D379A5" w14:textId="77777777" w:rsidR="006F6259" w:rsidRPr="00D16BBD" w:rsidRDefault="006F6259" w:rsidP="006F6259">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20EE88C8" w14:textId="77777777" w:rsidR="006F6259" w:rsidRPr="00D16BBD" w:rsidRDefault="006F6259" w:rsidP="006F6259">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7A023253" w14:textId="7E4792C8" w:rsidR="006F6259" w:rsidRDefault="006F6259" w:rsidP="006F6259">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6BBD">
        <w:rPr>
          <w:rFonts w:eastAsia="Calibri" w:cs="Arial"/>
          <w:sz w:val="22"/>
          <w:szCs w:val="22"/>
          <w:lang w:eastAsia="en-US"/>
        </w:rPr>
        <w:t>podizvajanje</w:t>
      </w:r>
      <w:proofErr w:type="spellEnd"/>
      <w:r w:rsidRPr="00D16BBD">
        <w:rPr>
          <w:rFonts w:eastAsia="Calibri" w:cs="Arial"/>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AD7045C" w14:textId="77777777" w:rsidR="006F6259" w:rsidRPr="00D16BBD" w:rsidRDefault="006F6259" w:rsidP="006F6259">
      <w:pPr>
        <w:jc w:val="both"/>
        <w:rPr>
          <w:rFonts w:eastAsia="Calibri" w:cs="Arial"/>
          <w:sz w:val="22"/>
          <w:szCs w:val="22"/>
          <w:lang w:eastAsia="en-US"/>
        </w:rPr>
      </w:pPr>
    </w:p>
    <w:p w14:paraId="7572CD6B" w14:textId="77777777" w:rsidR="006F6259" w:rsidRPr="00F329C4" w:rsidRDefault="006F6259" w:rsidP="006F6259">
      <w:pPr>
        <w:numPr>
          <w:ilvl w:val="0"/>
          <w:numId w:val="13"/>
        </w:numPr>
        <w:contextualSpacing/>
        <w:jc w:val="center"/>
        <w:rPr>
          <w:rFonts w:cs="Arial"/>
          <w:sz w:val="22"/>
          <w:szCs w:val="22"/>
        </w:rPr>
      </w:pPr>
      <w:r w:rsidRPr="006F6259">
        <w:rPr>
          <w:rFonts w:cs="Arial"/>
          <w:sz w:val="22"/>
        </w:rPr>
        <w:lastRenderedPageBreak/>
        <w:t>člen</w:t>
      </w:r>
    </w:p>
    <w:p w14:paraId="503F74E3" w14:textId="77777777" w:rsidR="006F6259" w:rsidRPr="00385A7F" w:rsidRDefault="006F6259" w:rsidP="006F6259">
      <w:pPr>
        <w:jc w:val="both"/>
        <w:rPr>
          <w:rFonts w:cs="Arial"/>
          <w:sz w:val="22"/>
          <w:szCs w:val="22"/>
        </w:rPr>
      </w:pPr>
    </w:p>
    <w:p w14:paraId="2D73FB69" w14:textId="77777777" w:rsidR="006F6259" w:rsidRPr="00385A7F" w:rsidRDefault="006F6259" w:rsidP="006F6259">
      <w:pPr>
        <w:jc w:val="both"/>
        <w:rPr>
          <w:rFonts w:cs="Arial"/>
          <w:sz w:val="22"/>
          <w:szCs w:val="22"/>
        </w:rPr>
      </w:pPr>
      <w:r w:rsidRPr="00385A7F">
        <w:rPr>
          <w:rFonts w:cs="Arial"/>
          <w:sz w:val="22"/>
          <w:szCs w:val="22"/>
        </w:rPr>
        <w:t>Odstop te pogodbe tretjemu v primeru statusnih sprememb ponudnika je možen samo s pisnim soglasjem obeh pogodbenih strank.</w:t>
      </w:r>
    </w:p>
    <w:p w14:paraId="3A1B6478" w14:textId="77777777" w:rsidR="006F6259" w:rsidRPr="008548AA" w:rsidRDefault="006F6259" w:rsidP="006F6259">
      <w:pPr>
        <w:spacing w:line="276" w:lineRule="auto"/>
        <w:jc w:val="both"/>
        <w:rPr>
          <w:rFonts w:cs="Arial"/>
          <w:sz w:val="22"/>
          <w:szCs w:val="22"/>
        </w:rPr>
      </w:pPr>
    </w:p>
    <w:p w14:paraId="47EA2C6E" w14:textId="77777777" w:rsidR="006F6259" w:rsidRPr="008548AA" w:rsidRDefault="006F6259" w:rsidP="006F6259">
      <w:pPr>
        <w:spacing w:line="276" w:lineRule="auto"/>
        <w:jc w:val="both"/>
        <w:rPr>
          <w:rFonts w:cs="Arial"/>
          <w:sz w:val="22"/>
          <w:szCs w:val="22"/>
        </w:rPr>
      </w:pPr>
      <w:r w:rsidRPr="008548AA">
        <w:rPr>
          <w:rFonts w:cs="Arial"/>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7DB753D2" w14:textId="77777777" w:rsidR="006F6259" w:rsidRPr="008548AA" w:rsidRDefault="006F6259" w:rsidP="006F6259">
      <w:pPr>
        <w:spacing w:line="276" w:lineRule="auto"/>
        <w:jc w:val="both"/>
        <w:rPr>
          <w:rFonts w:cs="Arial"/>
          <w:sz w:val="22"/>
          <w:szCs w:val="22"/>
        </w:rPr>
      </w:pPr>
    </w:p>
    <w:p w14:paraId="7D1793A6" w14:textId="77777777" w:rsidR="006F6259" w:rsidRPr="008548AA" w:rsidRDefault="006F6259" w:rsidP="006F6259">
      <w:pPr>
        <w:spacing w:line="276" w:lineRule="auto"/>
        <w:jc w:val="both"/>
        <w:rPr>
          <w:rFonts w:cs="Arial"/>
          <w:sz w:val="22"/>
          <w:szCs w:val="22"/>
        </w:rPr>
      </w:pPr>
      <w:r w:rsidRPr="008548AA">
        <w:rPr>
          <w:rFonts w:cs="Arial"/>
          <w:sz w:val="22"/>
          <w:szCs w:val="22"/>
        </w:rPr>
        <w:t>Če naročnik v 60 dneh od seznanitve s kršitvijo ne začne novega postopka javnega naročila, se šteje, da je pogodba razvezana šestdeseti dan od seznanitve s kršitvijo.</w:t>
      </w:r>
    </w:p>
    <w:p w14:paraId="6EFFD2EC" w14:textId="77777777" w:rsidR="005B1150" w:rsidRPr="00D40142" w:rsidRDefault="005B1150" w:rsidP="00D40142">
      <w:pPr>
        <w:tabs>
          <w:tab w:val="num" w:pos="704"/>
        </w:tabs>
        <w:jc w:val="both"/>
        <w:outlineLvl w:val="0"/>
        <w:rPr>
          <w:rFonts w:cs="Arial"/>
          <w:color w:val="000000"/>
          <w:sz w:val="22"/>
          <w:szCs w:val="22"/>
        </w:rPr>
      </w:pPr>
    </w:p>
    <w:p w14:paraId="03F3E3DB" w14:textId="77777777" w:rsidR="00AB7217" w:rsidRPr="00646619" w:rsidRDefault="00AB7217" w:rsidP="00AB7217">
      <w:pPr>
        <w:numPr>
          <w:ilvl w:val="0"/>
          <w:numId w:val="12"/>
        </w:numPr>
        <w:rPr>
          <w:rFonts w:cs="Arial"/>
          <w:b/>
          <w:sz w:val="22"/>
        </w:rPr>
      </w:pPr>
      <w:r>
        <w:rPr>
          <w:rFonts w:cs="Arial"/>
          <w:b/>
          <w:sz w:val="22"/>
        </w:rPr>
        <w:t>Veljavnost pogodbe, k</w:t>
      </w:r>
      <w:r w:rsidRPr="00646619">
        <w:rPr>
          <w:rFonts w:cs="Arial"/>
          <w:b/>
          <w:sz w:val="22"/>
        </w:rPr>
        <w:t>ončne določbe</w:t>
      </w:r>
    </w:p>
    <w:p w14:paraId="3E78EF39" w14:textId="77777777" w:rsidR="00AB7217" w:rsidRPr="00646619" w:rsidRDefault="00AB7217" w:rsidP="00AB7217">
      <w:pPr>
        <w:ind w:left="1080"/>
        <w:rPr>
          <w:rFonts w:cs="Arial"/>
          <w:b/>
          <w:sz w:val="22"/>
        </w:rPr>
      </w:pPr>
    </w:p>
    <w:p w14:paraId="407E2D0E" w14:textId="77777777" w:rsidR="00AB7217" w:rsidRPr="00F4063B" w:rsidRDefault="00AB7217" w:rsidP="006F6259">
      <w:pPr>
        <w:numPr>
          <w:ilvl w:val="0"/>
          <w:numId w:val="13"/>
        </w:numPr>
        <w:contextualSpacing/>
        <w:jc w:val="center"/>
        <w:rPr>
          <w:rFonts w:cs="Arial"/>
          <w:sz w:val="22"/>
          <w:szCs w:val="22"/>
        </w:rPr>
      </w:pPr>
      <w:r w:rsidRPr="006F6259">
        <w:rPr>
          <w:rFonts w:cs="Arial"/>
          <w:sz w:val="22"/>
        </w:rPr>
        <w:t>člen</w:t>
      </w:r>
    </w:p>
    <w:p w14:paraId="439359A3" w14:textId="77777777" w:rsidR="00AB7217" w:rsidRPr="00385A7F" w:rsidRDefault="00AB7217" w:rsidP="00AB7217">
      <w:pPr>
        <w:jc w:val="both"/>
        <w:rPr>
          <w:rFonts w:cs="Arial"/>
          <w:sz w:val="22"/>
          <w:szCs w:val="22"/>
        </w:rPr>
      </w:pPr>
    </w:p>
    <w:p w14:paraId="06E29D1B" w14:textId="77777777" w:rsidR="00AB7217" w:rsidRPr="00385A7F" w:rsidRDefault="00AB7217" w:rsidP="00AB7217">
      <w:pPr>
        <w:jc w:val="both"/>
        <w:rPr>
          <w:rFonts w:cs="Arial"/>
          <w:sz w:val="22"/>
          <w:szCs w:val="22"/>
        </w:rPr>
      </w:pPr>
      <w:r>
        <w:rPr>
          <w:rFonts w:cs="Arial"/>
          <w:sz w:val="22"/>
          <w:szCs w:val="22"/>
        </w:rPr>
        <w:t xml:space="preserve">Pogodba prične veljati, ko jo podpišejo zastopniki vseh pogodbenih strank pod </w:t>
      </w:r>
      <w:proofErr w:type="spellStart"/>
      <w:r>
        <w:rPr>
          <w:rFonts w:cs="Arial"/>
          <w:sz w:val="22"/>
          <w:szCs w:val="22"/>
        </w:rPr>
        <w:t>odložnim</w:t>
      </w:r>
      <w:proofErr w:type="spellEnd"/>
      <w:r>
        <w:rPr>
          <w:rFonts w:cs="Arial"/>
          <w:sz w:val="22"/>
          <w:szCs w:val="22"/>
        </w:rPr>
        <w:t xml:space="preserve"> pogojem dostave bančne garancije za dobro izvedbo pogodbenih obveznosti in </w:t>
      </w:r>
      <w:r w:rsidRPr="002D7772">
        <w:rPr>
          <w:rFonts w:cs="Arial"/>
          <w:sz w:val="22"/>
          <w:szCs w:val="22"/>
        </w:rPr>
        <w:t>se sklepa za obdobje dveh (2) let.</w:t>
      </w:r>
    </w:p>
    <w:p w14:paraId="3EB1D4F3" w14:textId="77777777" w:rsidR="00AB7217" w:rsidRPr="00385A7F" w:rsidRDefault="00AB7217" w:rsidP="00AB7217">
      <w:pPr>
        <w:jc w:val="both"/>
        <w:rPr>
          <w:rFonts w:cs="Arial"/>
          <w:sz w:val="22"/>
          <w:szCs w:val="22"/>
        </w:rPr>
      </w:pPr>
    </w:p>
    <w:p w14:paraId="3EF44FEA" w14:textId="77777777" w:rsidR="00AB7217" w:rsidRDefault="00AB7217" w:rsidP="00AB7217">
      <w:pPr>
        <w:jc w:val="both"/>
        <w:rPr>
          <w:rFonts w:eastAsia="Calibri" w:cs="Arial"/>
          <w:sz w:val="22"/>
          <w:szCs w:val="22"/>
          <w:lang w:eastAsia="en-US"/>
        </w:rPr>
      </w:pPr>
      <w:r w:rsidRPr="00385A7F">
        <w:rPr>
          <w:rFonts w:eastAsia="Calibri" w:cs="Arial"/>
          <w:sz w:val="22"/>
          <w:szCs w:val="22"/>
          <w:lang w:eastAsia="en-US"/>
        </w:rPr>
        <w:t>Pogodba se lahko spremeni ali dopolni s pisnim aneksom, ki ga sprejmeta in podpišeta obe pogodbeni stranki.</w:t>
      </w:r>
    </w:p>
    <w:p w14:paraId="4B69BDA8" w14:textId="77777777" w:rsidR="00AB7217" w:rsidRPr="00F4063B" w:rsidRDefault="00AB7217" w:rsidP="006F6259">
      <w:pPr>
        <w:numPr>
          <w:ilvl w:val="0"/>
          <w:numId w:val="13"/>
        </w:numPr>
        <w:contextualSpacing/>
        <w:jc w:val="center"/>
        <w:rPr>
          <w:rFonts w:cs="Arial"/>
          <w:sz w:val="22"/>
          <w:szCs w:val="22"/>
        </w:rPr>
      </w:pPr>
      <w:r w:rsidRPr="006F6259">
        <w:rPr>
          <w:rFonts w:cs="Arial"/>
          <w:sz w:val="22"/>
        </w:rPr>
        <w:t>člen</w:t>
      </w:r>
    </w:p>
    <w:p w14:paraId="57B545A3" w14:textId="77777777" w:rsidR="00AB7217" w:rsidRDefault="00AB7217" w:rsidP="00AB7217">
      <w:pPr>
        <w:jc w:val="both"/>
        <w:rPr>
          <w:rFonts w:cs="Arial"/>
          <w:sz w:val="22"/>
          <w:szCs w:val="22"/>
        </w:rPr>
      </w:pPr>
    </w:p>
    <w:p w14:paraId="0E34EA06" w14:textId="603D6B62" w:rsidR="00AB7217" w:rsidRPr="00385A7F" w:rsidRDefault="00AB7217" w:rsidP="00AB7217">
      <w:pPr>
        <w:jc w:val="both"/>
        <w:rPr>
          <w:rFonts w:cs="Arial"/>
          <w:sz w:val="22"/>
          <w:szCs w:val="22"/>
        </w:rPr>
      </w:pPr>
      <w:r w:rsidRPr="00385A7F">
        <w:rPr>
          <w:rFonts w:cs="Arial"/>
          <w:sz w:val="22"/>
          <w:szCs w:val="22"/>
        </w:rPr>
        <w:t>Katerakoli od pogodbenih strank lahko zaradi bistvenih kršitev pogodbenih obveznosti s strani nasprotne stranke, če kršitve ne prenehajo po pisnem opominu in primernem času za odpravo napak, odstopi od pogodbe. V primeru odstopa sta pogodbeni stranki dolžni poravnati medsebojne obveznosti iz te pogodbe in nastalo škodo skladno z določbami Obligacijskega zakonika.</w:t>
      </w:r>
    </w:p>
    <w:p w14:paraId="1F02AB78" w14:textId="77777777" w:rsidR="00AB7217" w:rsidRPr="00385A7F" w:rsidRDefault="00AB7217" w:rsidP="00AB7217">
      <w:pPr>
        <w:jc w:val="both"/>
        <w:rPr>
          <w:rFonts w:cs="Arial"/>
          <w:sz w:val="22"/>
          <w:szCs w:val="22"/>
        </w:rPr>
      </w:pPr>
    </w:p>
    <w:p w14:paraId="4478D26A" w14:textId="77777777" w:rsidR="00AB7217" w:rsidRPr="00385A7F" w:rsidRDefault="00AB7217" w:rsidP="00AB7217">
      <w:pPr>
        <w:jc w:val="both"/>
        <w:rPr>
          <w:rFonts w:cs="Arial"/>
          <w:color w:val="000000"/>
          <w:sz w:val="22"/>
          <w:szCs w:val="22"/>
        </w:rPr>
      </w:pPr>
      <w:r w:rsidRPr="00385A7F">
        <w:rPr>
          <w:rFonts w:cs="Arial"/>
          <w:sz w:val="22"/>
          <w:szCs w:val="22"/>
        </w:rPr>
        <w:t xml:space="preserve">Ne glede na določbo prvega odstavka tega člena lahko katerakoli od pogodbenih strank brez  navedbe razloga odstopi od pogodbe, vendar mora o tem </w:t>
      </w:r>
      <w:r w:rsidRPr="00385A7F">
        <w:rPr>
          <w:rFonts w:cs="Arial"/>
          <w:color w:val="000000"/>
          <w:sz w:val="22"/>
          <w:szCs w:val="22"/>
        </w:rPr>
        <w:t xml:space="preserve">pisno obvestiti nasprotno stranko najmanj en (1) mesec pred nameravanim odstopom. Odpovedni rok prične teči z dnem oddaje priporočene pošiljke na pošto. </w:t>
      </w:r>
    </w:p>
    <w:p w14:paraId="6A2D12B5" w14:textId="77777777" w:rsidR="00AB7217" w:rsidRPr="00385A7F" w:rsidRDefault="00AB7217" w:rsidP="00AB7217">
      <w:pPr>
        <w:jc w:val="both"/>
        <w:rPr>
          <w:rFonts w:cs="Arial"/>
          <w:color w:val="000000"/>
          <w:sz w:val="22"/>
          <w:szCs w:val="22"/>
        </w:rPr>
      </w:pPr>
    </w:p>
    <w:p w14:paraId="5E33A0AA" w14:textId="77777777" w:rsidR="00AB7217" w:rsidRPr="00385A7F" w:rsidRDefault="00AB7217" w:rsidP="00AB7217">
      <w:pPr>
        <w:rPr>
          <w:rFonts w:cs="Arial"/>
          <w:sz w:val="22"/>
          <w:szCs w:val="22"/>
        </w:rPr>
      </w:pPr>
      <w:r w:rsidRPr="00385A7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7DA77DB5" w14:textId="77777777" w:rsidR="00AB7217" w:rsidRPr="00792AF8" w:rsidRDefault="00AB7217" w:rsidP="00AB7217">
      <w:pPr>
        <w:numPr>
          <w:ilvl w:val="0"/>
          <w:numId w:val="8"/>
        </w:numPr>
        <w:autoSpaceDE w:val="0"/>
        <w:autoSpaceDN w:val="0"/>
        <w:rPr>
          <w:rFonts w:cs="Arial"/>
          <w:sz w:val="22"/>
          <w:szCs w:val="22"/>
        </w:rPr>
      </w:pPr>
      <w:r w:rsidRPr="00792AF8">
        <w:rPr>
          <w:rFonts w:cs="Arial"/>
          <w:sz w:val="22"/>
          <w:szCs w:val="22"/>
        </w:rPr>
        <w:t xml:space="preserve">pridobitev posla ali </w:t>
      </w:r>
    </w:p>
    <w:p w14:paraId="1D8E94CC" w14:textId="77777777" w:rsidR="00AB7217" w:rsidRPr="00792AF8" w:rsidRDefault="00AB7217" w:rsidP="00AB7217">
      <w:pPr>
        <w:numPr>
          <w:ilvl w:val="0"/>
          <w:numId w:val="8"/>
        </w:numPr>
        <w:autoSpaceDE w:val="0"/>
        <w:autoSpaceDN w:val="0"/>
        <w:rPr>
          <w:rFonts w:cs="Arial"/>
          <w:sz w:val="22"/>
          <w:szCs w:val="22"/>
        </w:rPr>
      </w:pPr>
      <w:r w:rsidRPr="00792AF8">
        <w:rPr>
          <w:rFonts w:cs="Arial"/>
          <w:sz w:val="22"/>
          <w:szCs w:val="22"/>
        </w:rPr>
        <w:t xml:space="preserve">za sklenitev posla pod ugodnejšimi pogoji ali </w:t>
      </w:r>
    </w:p>
    <w:p w14:paraId="01EF1C52" w14:textId="77777777" w:rsidR="00AB7217" w:rsidRPr="00792AF8" w:rsidRDefault="00AB7217" w:rsidP="00AB7217">
      <w:pPr>
        <w:numPr>
          <w:ilvl w:val="0"/>
          <w:numId w:val="8"/>
        </w:numPr>
        <w:autoSpaceDE w:val="0"/>
        <w:autoSpaceDN w:val="0"/>
        <w:rPr>
          <w:rFonts w:cs="Arial"/>
          <w:sz w:val="22"/>
          <w:szCs w:val="22"/>
        </w:rPr>
      </w:pPr>
      <w:r w:rsidRPr="00792AF8">
        <w:rPr>
          <w:rFonts w:cs="Arial"/>
          <w:sz w:val="22"/>
          <w:szCs w:val="22"/>
        </w:rPr>
        <w:t xml:space="preserve">za opustitev dolžnega nadzora nad izvajanjem pogodbenih obveznosti ali </w:t>
      </w:r>
    </w:p>
    <w:p w14:paraId="4D1E30D5" w14:textId="77777777" w:rsidR="00AB7217" w:rsidRPr="00792AF8" w:rsidRDefault="00AB7217" w:rsidP="00AB7217">
      <w:pPr>
        <w:numPr>
          <w:ilvl w:val="0"/>
          <w:numId w:val="8"/>
        </w:numPr>
        <w:autoSpaceDE w:val="0"/>
        <w:autoSpaceDN w:val="0"/>
        <w:rPr>
          <w:rFonts w:cs="Arial"/>
          <w:sz w:val="22"/>
          <w:szCs w:val="22"/>
        </w:rPr>
      </w:pPr>
      <w:r w:rsidRPr="00792AF8">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D14ADD" w14:textId="335E92C2" w:rsidR="00BA5595" w:rsidRDefault="00BA5595" w:rsidP="00BA5595">
      <w:pPr>
        <w:jc w:val="both"/>
        <w:rPr>
          <w:rFonts w:eastAsia="Calibri" w:cs="Arial"/>
          <w:sz w:val="22"/>
          <w:szCs w:val="22"/>
          <w:lang w:eastAsia="en-US"/>
        </w:rPr>
      </w:pPr>
    </w:p>
    <w:p w14:paraId="4E30DF89" w14:textId="77777777" w:rsidR="00AB4170" w:rsidRPr="00385A7F" w:rsidRDefault="00AB4170" w:rsidP="00BA5595">
      <w:pPr>
        <w:jc w:val="both"/>
        <w:rPr>
          <w:rFonts w:eastAsia="Calibri" w:cs="Arial"/>
          <w:sz w:val="22"/>
          <w:szCs w:val="22"/>
          <w:lang w:eastAsia="en-US"/>
        </w:rPr>
      </w:pPr>
    </w:p>
    <w:p w14:paraId="0A9F65F1" w14:textId="77777777" w:rsidR="00BA5595" w:rsidRPr="00385A7F" w:rsidRDefault="00BA5595" w:rsidP="006F6259">
      <w:pPr>
        <w:numPr>
          <w:ilvl w:val="0"/>
          <w:numId w:val="13"/>
        </w:numPr>
        <w:contextualSpacing/>
        <w:jc w:val="center"/>
        <w:rPr>
          <w:rFonts w:cs="Arial"/>
          <w:sz w:val="22"/>
          <w:szCs w:val="22"/>
        </w:rPr>
      </w:pPr>
      <w:r w:rsidRPr="006F6259">
        <w:rPr>
          <w:rFonts w:cs="Arial"/>
          <w:sz w:val="22"/>
        </w:rPr>
        <w:t>člen</w:t>
      </w:r>
    </w:p>
    <w:p w14:paraId="20168D58" w14:textId="77777777" w:rsidR="00BA5595" w:rsidRPr="00385A7F" w:rsidRDefault="00BA5595" w:rsidP="00BA5595">
      <w:pPr>
        <w:jc w:val="both"/>
        <w:rPr>
          <w:rFonts w:eastAsia="Calibri" w:cs="Arial"/>
          <w:sz w:val="22"/>
          <w:szCs w:val="22"/>
          <w:lang w:eastAsia="en-US"/>
        </w:rPr>
      </w:pPr>
    </w:p>
    <w:p w14:paraId="1C3924B0" w14:textId="77777777" w:rsidR="00BA5595" w:rsidRPr="00385A7F" w:rsidRDefault="00BA5595" w:rsidP="00BA5595">
      <w:pPr>
        <w:jc w:val="both"/>
        <w:rPr>
          <w:rFonts w:cs="Arial"/>
          <w:sz w:val="22"/>
          <w:szCs w:val="22"/>
        </w:rPr>
      </w:pPr>
      <w:r w:rsidRPr="00385A7F">
        <w:rPr>
          <w:rFonts w:cs="Arial"/>
          <w:sz w:val="22"/>
          <w:szCs w:val="22"/>
        </w:rPr>
        <w:t>Izvajalec in naročnik se sporazumeta, da bosta vsa sporna vprašanja reševala sporazumno v duhu dobrih poslovnih običajev.</w:t>
      </w:r>
    </w:p>
    <w:p w14:paraId="574144DC" w14:textId="77777777" w:rsidR="00BA5595" w:rsidRPr="00385A7F" w:rsidRDefault="00BA5595" w:rsidP="00BA5595">
      <w:pPr>
        <w:jc w:val="both"/>
        <w:rPr>
          <w:rFonts w:cs="Arial"/>
          <w:sz w:val="22"/>
          <w:szCs w:val="22"/>
        </w:rPr>
      </w:pPr>
    </w:p>
    <w:p w14:paraId="36445022" w14:textId="43FC7A6A" w:rsidR="00BA5595" w:rsidRPr="00AB4170" w:rsidRDefault="00BA5595" w:rsidP="00AB4170">
      <w:pPr>
        <w:jc w:val="both"/>
        <w:rPr>
          <w:rFonts w:cs="Arial"/>
          <w:sz w:val="22"/>
          <w:szCs w:val="22"/>
        </w:rPr>
      </w:pPr>
      <w:r w:rsidRPr="00385A7F">
        <w:rPr>
          <w:rFonts w:cs="Arial"/>
          <w:sz w:val="22"/>
          <w:szCs w:val="22"/>
        </w:rPr>
        <w:t>V primeru da spora ne rešita sporazumno, je za razrešitev spora pristojno stvarno pristojno sodišče v Ljubljani.</w:t>
      </w:r>
    </w:p>
    <w:p w14:paraId="75C2F081" w14:textId="1E502D11" w:rsidR="00BA5595" w:rsidRDefault="00AB7217" w:rsidP="006F6259">
      <w:pPr>
        <w:numPr>
          <w:ilvl w:val="0"/>
          <w:numId w:val="13"/>
        </w:numPr>
        <w:contextualSpacing/>
        <w:jc w:val="center"/>
        <w:rPr>
          <w:rFonts w:cs="Arial"/>
          <w:sz w:val="22"/>
        </w:rPr>
      </w:pPr>
      <w:r w:rsidRPr="006F6259">
        <w:rPr>
          <w:rFonts w:cs="Arial"/>
          <w:sz w:val="22"/>
        </w:rPr>
        <w:t>č</w:t>
      </w:r>
      <w:r w:rsidR="00BA5595" w:rsidRPr="006F6259">
        <w:rPr>
          <w:rFonts w:cs="Arial"/>
          <w:sz w:val="22"/>
        </w:rPr>
        <w:t>len</w:t>
      </w:r>
    </w:p>
    <w:p w14:paraId="25B49A47" w14:textId="77777777" w:rsidR="0043705C" w:rsidRPr="00385A7F" w:rsidRDefault="0043705C" w:rsidP="0043705C">
      <w:pPr>
        <w:ind w:left="720"/>
        <w:contextualSpacing/>
        <w:rPr>
          <w:rFonts w:cs="Arial"/>
          <w:sz w:val="22"/>
        </w:rPr>
      </w:pPr>
    </w:p>
    <w:p w14:paraId="529181FE" w14:textId="77777777" w:rsidR="00BA5595" w:rsidRPr="00385A7F" w:rsidRDefault="00BA5595" w:rsidP="00BA5595">
      <w:pPr>
        <w:jc w:val="both"/>
        <w:rPr>
          <w:rFonts w:cs="Arial"/>
          <w:sz w:val="22"/>
          <w:lang w:eastAsia="en-US"/>
        </w:rPr>
      </w:pPr>
      <w:r w:rsidRPr="00385A7F">
        <w:rPr>
          <w:rFonts w:cs="Arial"/>
          <w:sz w:val="22"/>
          <w:lang w:eastAsia="en-US"/>
        </w:rPr>
        <w:t>Pogodba je sestavljena v dveh (2) enakovrednih izvodih, od katerih prejme vsaka pogodbena stranka en (1) izvod.</w:t>
      </w:r>
    </w:p>
    <w:p w14:paraId="3334D44D" w14:textId="77777777" w:rsidR="00BA5595" w:rsidRPr="00385A7F" w:rsidRDefault="00BA5595" w:rsidP="00BA5595">
      <w:pPr>
        <w:jc w:val="both"/>
        <w:rPr>
          <w:rFonts w:cs="Arial"/>
          <w:sz w:val="22"/>
        </w:rPr>
      </w:pPr>
    </w:p>
    <w:p w14:paraId="0CC15E73" w14:textId="77777777" w:rsidR="00BA5595" w:rsidRPr="00385A7F" w:rsidRDefault="00BA5595" w:rsidP="00BA5595">
      <w:pPr>
        <w:rPr>
          <w:sz w:val="22"/>
          <w:highlight w:val="yellow"/>
        </w:rPr>
      </w:pPr>
    </w:p>
    <w:p w14:paraId="2BABDF11" w14:textId="289461CF" w:rsidR="00383694" w:rsidRPr="00383694" w:rsidRDefault="00BA5595" w:rsidP="00383694">
      <w:pPr>
        <w:jc w:val="both"/>
        <w:rPr>
          <w:rFonts w:cs="Arial"/>
          <w:sz w:val="22"/>
          <w:lang w:eastAsia="en-US"/>
        </w:rPr>
      </w:pPr>
      <w:r w:rsidRPr="00385A7F">
        <w:rPr>
          <w:rFonts w:cs="Arial"/>
          <w:sz w:val="22"/>
          <w:lang w:eastAsia="en-US"/>
        </w:rPr>
        <w:t>PRILOGE:</w:t>
      </w:r>
      <w:r w:rsidR="00383694">
        <w:rPr>
          <w:i/>
          <w:iCs/>
          <w:lang w:val="en-SI"/>
        </w:rPr>
        <w:t>:</w:t>
      </w:r>
    </w:p>
    <w:p w14:paraId="7B9952D5" w14:textId="77777777" w:rsidR="00383694" w:rsidRDefault="00383694" w:rsidP="00383694">
      <w:pPr>
        <w:numPr>
          <w:ilvl w:val="0"/>
          <w:numId w:val="54"/>
        </w:numPr>
        <w:ind w:left="714" w:hanging="357"/>
        <w:rPr>
          <w:i/>
          <w:iCs/>
          <w:lang w:val="en-SI"/>
        </w:rPr>
      </w:pPr>
      <w:proofErr w:type="spellStart"/>
      <w:r>
        <w:rPr>
          <w:lang w:val="en-SI"/>
        </w:rPr>
        <w:t>Priloga</w:t>
      </w:r>
      <w:proofErr w:type="spellEnd"/>
      <w:r>
        <w:rPr>
          <w:lang w:val="en-SI"/>
        </w:rPr>
        <w:t xml:space="preserve"> 1: </w:t>
      </w:r>
      <w:proofErr w:type="spellStart"/>
      <w:r>
        <w:rPr>
          <w:i/>
          <w:iCs/>
          <w:lang w:val="en-SI"/>
        </w:rPr>
        <w:t>Ponudbeni</w:t>
      </w:r>
      <w:proofErr w:type="spellEnd"/>
      <w:r>
        <w:rPr>
          <w:i/>
          <w:iCs/>
          <w:lang w:val="en-SI"/>
        </w:rPr>
        <w:t xml:space="preserve"> </w:t>
      </w:r>
      <w:proofErr w:type="spellStart"/>
      <w:r>
        <w:rPr>
          <w:i/>
          <w:iCs/>
          <w:lang w:val="en-SI"/>
        </w:rPr>
        <w:t>predračun</w:t>
      </w:r>
      <w:proofErr w:type="spellEnd"/>
      <w:r>
        <w:rPr>
          <w:i/>
          <w:iCs/>
          <w:lang w:val="en-SI"/>
        </w:rPr>
        <w:t xml:space="preserve"> (</w:t>
      </w:r>
      <w:proofErr w:type="spellStart"/>
      <w:r>
        <w:rPr>
          <w:i/>
          <w:iCs/>
          <w:lang w:val="en-SI"/>
        </w:rPr>
        <w:t>obrazec</w:t>
      </w:r>
      <w:proofErr w:type="spellEnd"/>
      <w:r>
        <w:rPr>
          <w:i/>
          <w:iCs/>
          <w:lang w:val="en-SI"/>
        </w:rPr>
        <w:t xml:space="preserve"> </w:t>
      </w:r>
      <w:proofErr w:type="spellStart"/>
      <w:r>
        <w:rPr>
          <w:i/>
          <w:iCs/>
          <w:lang w:val="en-SI"/>
        </w:rPr>
        <w:t>št</w:t>
      </w:r>
      <w:proofErr w:type="spellEnd"/>
      <w:r>
        <w:rPr>
          <w:i/>
          <w:iCs/>
          <w:lang w:val="en-SI"/>
        </w:rPr>
        <w:t xml:space="preserve">. </w:t>
      </w:r>
      <w:proofErr w:type="spellStart"/>
      <w:r>
        <w:rPr>
          <w:i/>
          <w:iCs/>
          <w:lang w:val="en-SI"/>
        </w:rPr>
        <w:t>4A</w:t>
      </w:r>
      <w:proofErr w:type="spellEnd"/>
      <w:r>
        <w:rPr>
          <w:i/>
          <w:iCs/>
          <w:lang w:val="en-SI"/>
        </w:rPr>
        <w:t>)</w:t>
      </w:r>
    </w:p>
    <w:p w14:paraId="440BB668" w14:textId="77777777" w:rsidR="00383694" w:rsidRDefault="00383694" w:rsidP="00383694">
      <w:pPr>
        <w:numPr>
          <w:ilvl w:val="0"/>
          <w:numId w:val="54"/>
        </w:numPr>
        <w:ind w:left="714" w:hanging="357"/>
        <w:rPr>
          <w:i/>
          <w:iCs/>
          <w:lang w:val="en-SI"/>
        </w:rPr>
      </w:pPr>
      <w:proofErr w:type="spellStart"/>
      <w:r>
        <w:rPr>
          <w:lang w:val="en-SI"/>
        </w:rPr>
        <w:t>Priloga</w:t>
      </w:r>
      <w:proofErr w:type="spellEnd"/>
      <w:r>
        <w:rPr>
          <w:lang w:val="en-SI"/>
        </w:rPr>
        <w:t xml:space="preserve"> 2: </w:t>
      </w:r>
      <w:proofErr w:type="spellStart"/>
      <w:r>
        <w:rPr>
          <w:i/>
          <w:iCs/>
          <w:lang w:val="en-SI"/>
        </w:rPr>
        <w:t>Tehnične</w:t>
      </w:r>
      <w:proofErr w:type="spellEnd"/>
      <w:r>
        <w:rPr>
          <w:i/>
          <w:iCs/>
          <w:lang w:val="en-SI"/>
        </w:rPr>
        <w:t xml:space="preserve"> </w:t>
      </w:r>
      <w:proofErr w:type="spellStart"/>
      <w:r>
        <w:rPr>
          <w:i/>
          <w:iCs/>
          <w:lang w:val="en-SI"/>
        </w:rPr>
        <w:t>specifikacije</w:t>
      </w:r>
      <w:proofErr w:type="spellEnd"/>
    </w:p>
    <w:p w14:paraId="10618588" w14:textId="77777777" w:rsidR="00383694" w:rsidRDefault="00383694" w:rsidP="00383694">
      <w:pPr>
        <w:numPr>
          <w:ilvl w:val="0"/>
          <w:numId w:val="54"/>
        </w:numPr>
        <w:jc w:val="both"/>
        <w:rPr>
          <w:lang w:val="en-SI"/>
        </w:rPr>
      </w:pPr>
      <w:proofErr w:type="spellStart"/>
      <w:r>
        <w:rPr>
          <w:lang w:val="en-SI"/>
        </w:rPr>
        <w:t>Priloga</w:t>
      </w:r>
      <w:proofErr w:type="spellEnd"/>
      <w:r>
        <w:rPr>
          <w:lang w:val="en-SI"/>
        </w:rPr>
        <w:t xml:space="preserve"> 3: </w:t>
      </w:r>
      <w:proofErr w:type="spellStart"/>
      <w:r>
        <w:rPr>
          <w:i/>
          <w:iCs/>
          <w:lang w:val="en-SI"/>
        </w:rPr>
        <w:t>Pisni</w:t>
      </w:r>
      <w:proofErr w:type="spellEnd"/>
      <w:r>
        <w:rPr>
          <w:i/>
          <w:iCs/>
          <w:lang w:val="en-SI"/>
        </w:rPr>
        <w:t xml:space="preserve"> </w:t>
      </w:r>
      <w:proofErr w:type="spellStart"/>
      <w:r>
        <w:rPr>
          <w:i/>
          <w:iCs/>
          <w:lang w:val="en-SI"/>
        </w:rPr>
        <w:t>sporazum</w:t>
      </w:r>
      <w:proofErr w:type="spellEnd"/>
      <w:r>
        <w:rPr>
          <w:i/>
          <w:iCs/>
          <w:lang w:val="en-SI"/>
        </w:rPr>
        <w:t xml:space="preserve"> o </w:t>
      </w:r>
      <w:proofErr w:type="spellStart"/>
      <w:r>
        <w:rPr>
          <w:i/>
          <w:iCs/>
          <w:lang w:val="en-SI"/>
        </w:rPr>
        <w:t>skupnih</w:t>
      </w:r>
      <w:proofErr w:type="spellEnd"/>
      <w:r>
        <w:rPr>
          <w:i/>
          <w:iCs/>
          <w:lang w:val="en-SI"/>
        </w:rPr>
        <w:t xml:space="preserve"> </w:t>
      </w:r>
      <w:proofErr w:type="spellStart"/>
      <w:r>
        <w:rPr>
          <w:i/>
          <w:iCs/>
          <w:lang w:val="en-SI"/>
        </w:rPr>
        <w:t>ukrepih</w:t>
      </w:r>
      <w:proofErr w:type="spellEnd"/>
      <w:r>
        <w:rPr>
          <w:i/>
          <w:iCs/>
          <w:lang w:val="en-SI"/>
        </w:rPr>
        <w:t xml:space="preserve"> za </w:t>
      </w:r>
      <w:proofErr w:type="spellStart"/>
      <w:r>
        <w:rPr>
          <w:i/>
          <w:iCs/>
          <w:lang w:val="en-SI"/>
        </w:rPr>
        <w:t>zagotavljanje</w:t>
      </w:r>
      <w:proofErr w:type="spellEnd"/>
      <w:r>
        <w:rPr>
          <w:i/>
          <w:iCs/>
          <w:lang w:val="en-SI"/>
        </w:rPr>
        <w:t xml:space="preserve"> </w:t>
      </w:r>
      <w:proofErr w:type="spellStart"/>
      <w:r>
        <w:rPr>
          <w:i/>
          <w:iCs/>
          <w:lang w:val="en-SI"/>
        </w:rPr>
        <w:t>varnosti</w:t>
      </w:r>
      <w:proofErr w:type="spellEnd"/>
      <w:r>
        <w:rPr>
          <w:i/>
          <w:iCs/>
          <w:lang w:val="en-SI"/>
        </w:rPr>
        <w:t xml:space="preserve"> in </w:t>
      </w:r>
      <w:proofErr w:type="spellStart"/>
      <w:r>
        <w:rPr>
          <w:i/>
          <w:iCs/>
          <w:lang w:val="en-SI"/>
        </w:rPr>
        <w:t>zdravja</w:t>
      </w:r>
      <w:proofErr w:type="spellEnd"/>
      <w:r>
        <w:rPr>
          <w:i/>
          <w:iCs/>
          <w:lang w:val="en-SI"/>
        </w:rPr>
        <w:t xml:space="preserve"> pri delu </w:t>
      </w:r>
      <w:proofErr w:type="spellStart"/>
      <w:r>
        <w:rPr>
          <w:i/>
          <w:iCs/>
          <w:lang w:val="en-SI"/>
        </w:rPr>
        <w:t>na</w:t>
      </w:r>
      <w:proofErr w:type="spellEnd"/>
      <w:r>
        <w:rPr>
          <w:i/>
          <w:iCs/>
          <w:lang w:val="en-SI"/>
        </w:rPr>
        <w:t xml:space="preserve"> </w:t>
      </w:r>
      <w:proofErr w:type="spellStart"/>
      <w:r>
        <w:rPr>
          <w:i/>
          <w:iCs/>
          <w:lang w:val="en-SI"/>
        </w:rPr>
        <w:t>skupnem</w:t>
      </w:r>
      <w:proofErr w:type="spellEnd"/>
      <w:r>
        <w:rPr>
          <w:i/>
          <w:iCs/>
          <w:lang w:val="en-SI"/>
        </w:rPr>
        <w:t xml:space="preserve"> </w:t>
      </w:r>
      <w:proofErr w:type="spellStart"/>
      <w:r>
        <w:rPr>
          <w:i/>
          <w:iCs/>
          <w:lang w:val="en-SI"/>
        </w:rPr>
        <w:t>delovišču</w:t>
      </w:r>
      <w:proofErr w:type="spellEnd"/>
    </w:p>
    <w:p w14:paraId="084C6C68" w14:textId="77777777" w:rsidR="00383694" w:rsidRDefault="00383694" w:rsidP="00383694">
      <w:pPr>
        <w:numPr>
          <w:ilvl w:val="0"/>
          <w:numId w:val="54"/>
        </w:numPr>
        <w:jc w:val="both"/>
        <w:rPr>
          <w:lang w:val="en-SI"/>
        </w:rPr>
      </w:pPr>
      <w:proofErr w:type="spellStart"/>
      <w:r>
        <w:rPr>
          <w:lang w:val="en-SI"/>
        </w:rPr>
        <w:t>Priloga</w:t>
      </w:r>
      <w:proofErr w:type="spellEnd"/>
      <w:r>
        <w:rPr>
          <w:lang w:val="en-SI"/>
        </w:rPr>
        <w:t xml:space="preserve"> 4: </w:t>
      </w:r>
      <w:proofErr w:type="spellStart"/>
      <w:r>
        <w:rPr>
          <w:i/>
          <w:iCs/>
          <w:lang w:val="en-SI"/>
        </w:rPr>
        <w:t>Navodilo</w:t>
      </w:r>
      <w:proofErr w:type="spellEnd"/>
      <w:r>
        <w:rPr>
          <w:i/>
          <w:iCs/>
          <w:lang w:val="en-SI"/>
        </w:rPr>
        <w:t xml:space="preserve"> za </w:t>
      </w:r>
      <w:proofErr w:type="spellStart"/>
      <w:r>
        <w:rPr>
          <w:i/>
          <w:iCs/>
          <w:lang w:val="en-SI"/>
        </w:rPr>
        <w:t>osebe</w:t>
      </w:r>
      <w:proofErr w:type="spellEnd"/>
      <w:r>
        <w:rPr>
          <w:i/>
          <w:iCs/>
          <w:lang w:val="en-SI"/>
        </w:rPr>
        <w:t xml:space="preserve">, </w:t>
      </w:r>
      <w:proofErr w:type="spellStart"/>
      <w:r>
        <w:rPr>
          <w:i/>
          <w:iCs/>
          <w:lang w:val="en-SI"/>
        </w:rPr>
        <w:t>ki</w:t>
      </w:r>
      <w:proofErr w:type="spellEnd"/>
      <w:r>
        <w:rPr>
          <w:i/>
          <w:iCs/>
          <w:lang w:val="en-SI"/>
        </w:rPr>
        <w:t xml:space="preserve"> v </w:t>
      </w:r>
      <w:proofErr w:type="spellStart"/>
      <w:r>
        <w:rPr>
          <w:i/>
          <w:iCs/>
          <w:lang w:val="en-SI"/>
        </w:rPr>
        <w:t>prostorih</w:t>
      </w:r>
      <w:proofErr w:type="spellEnd"/>
      <w:r>
        <w:rPr>
          <w:i/>
          <w:iCs/>
          <w:lang w:val="en-SI"/>
        </w:rPr>
        <w:t xml:space="preserve"> </w:t>
      </w:r>
      <w:proofErr w:type="spellStart"/>
      <w:r>
        <w:rPr>
          <w:i/>
          <w:iCs/>
          <w:lang w:val="en-SI"/>
        </w:rPr>
        <w:t>Onkološkega</w:t>
      </w:r>
      <w:proofErr w:type="spellEnd"/>
      <w:r>
        <w:rPr>
          <w:i/>
          <w:iCs/>
          <w:lang w:val="en-SI"/>
        </w:rPr>
        <w:t xml:space="preserve"> </w:t>
      </w:r>
      <w:proofErr w:type="spellStart"/>
      <w:r>
        <w:rPr>
          <w:i/>
          <w:iCs/>
          <w:lang w:val="en-SI"/>
        </w:rPr>
        <w:t>inštituta</w:t>
      </w:r>
      <w:proofErr w:type="spellEnd"/>
      <w:r>
        <w:rPr>
          <w:i/>
          <w:iCs/>
          <w:lang w:val="en-SI"/>
        </w:rPr>
        <w:t xml:space="preserve"> Ljubljana </w:t>
      </w:r>
      <w:proofErr w:type="spellStart"/>
      <w:r>
        <w:rPr>
          <w:i/>
          <w:iCs/>
          <w:lang w:val="en-SI"/>
        </w:rPr>
        <w:t>občasno</w:t>
      </w:r>
      <w:proofErr w:type="spellEnd"/>
      <w:r>
        <w:rPr>
          <w:i/>
          <w:iCs/>
          <w:lang w:val="en-SI"/>
        </w:rPr>
        <w:t xml:space="preserve"> </w:t>
      </w:r>
      <w:proofErr w:type="spellStart"/>
      <w:r>
        <w:rPr>
          <w:i/>
          <w:iCs/>
          <w:lang w:val="en-SI"/>
        </w:rPr>
        <w:t>opravljajo</w:t>
      </w:r>
      <w:proofErr w:type="spellEnd"/>
      <w:r>
        <w:rPr>
          <w:i/>
          <w:iCs/>
          <w:lang w:val="en-SI"/>
        </w:rPr>
        <w:t xml:space="preserve"> </w:t>
      </w:r>
      <w:proofErr w:type="spellStart"/>
      <w:r>
        <w:rPr>
          <w:i/>
          <w:iCs/>
          <w:lang w:val="en-SI"/>
        </w:rPr>
        <w:t>storitvene</w:t>
      </w:r>
      <w:proofErr w:type="spellEnd"/>
      <w:r>
        <w:rPr>
          <w:i/>
          <w:iCs/>
          <w:lang w:val="en-SI"/>
        </w:rPr>
        <w:t xml:space="preserve"> in </w:t>
      </w:r>
      <w:proofErr w:type="spellStart"/>
      <w:r>
        <w:rPr>
          <w:i/>
          <w:iCs/>
          <w:lang w:val="en-SI"/>
        </w:rPr>
        <w:t>druge</w:t>
      </w:r>
      <w:proofErr w:type="spellEnd"/>
      <w:r>
        <w:rPr>
          <w:i/>
          <w:iCs/>
          <w:lang w:val="en-SI"/>
        </w:rPr>
        <w:t xml:space="preserve"> </w:t>
      </w:r>
      <w:proofErr w:type="spellStart"/>
      <w:r>
        <w:rPr>
          <w:i/>
          <w:iCs/>
          <w:lang w:val="en-SI"/>
        </w:rPr>
        <w:t>dejavnosti</w:t>
      </w:r>
      <w:proofErr w:type="spellEnd"/>
      <w:r>
        <w:rPr>
          <w:i/>
          <w:iCs/>
          <w:lang w:val="en-SI"/>
        </w:rPr>
        <w:t xml:space="preserve">, </w:t>
      </w:r>
      <w:proofErr w:type="spellStart"/>
      <w:r>
        <w:rPr>
          <w:i/>
          <w:iCs/>
          <w:lang w:val="en-SI"/>
        </w:rPr>
        <w:t>ki</w:t>
      </w:r>
      <w:proofErr w:type="spellEnd"/>
      <w:r>
        <w:rPr>
          <w:i/>
          <w:iCs/>
          <w:lang w:val="en-SI"/>
        </w:rPr>
        <w:t xml:space="preserve"> </w:t>
      </w:r>
      <w:proofErr w:type="spellStart"/>
      <w:r>
        <w:rPr>
          <w:i/>
          <w:iCs/>
          <w:lang w:val="en-SI"/>
        </w:rPr>
        <w:t>lahko</w:t>
      </w:r>
      <w:proofErr w:type="spellEnd"/>
      <w:r>
        <w:rPr>
          <w:i/>
          <w:iCs/>
          <w:lang w:val="en-SI"/>
        </w:rPr>
        <w:t xml:space="preserve"> </w:t>
      </w:r>
      <w:proofErr w:type="spellStart"/>
      <w:r>
        <w:rPr>
          <w:i/>
          <w:iCs/>
          <w:lang w:val="en-SI"/>
        </w:rPr>
        <w:t>povzročijo</w:t>
      </w:r>
      <w:proofErr w:type="spellEnd"/>
      <w:r>
        <w:rPr>
          <w:i/>
          <w:iCs/>
          <w:lang w:val="en-SI"/>
        </w:rPr>
        <w:t xml:space="preserve"> </w:t>
      </w:r>
      <w:proofErr w:type="spellStart"/>
      <w:r>
        <w:rPr>
          <w:i/>
          <w:iCs/>
          <w:lang w:val="en-SI"/>
        </w:rPr>
        <w:t>požar</w:t>
      </w:r>
      <w:proofErr w:type="spellEnd"/>
    </w:p>
    <w:p w14:paraId="3A172543" w14:textId="77777777" w:rsidR="00BA5595" w:rsidRPr="00385A7F" w:rsidRDefault="00BA5595" w:rsidP="00BA5595">
      <w:pPr>
        <w:rPr>
          <w:sz w:val="22"/>
          <w:highlight w:val="yellow"/>
        </w:rPr>
      </w:pPr>
    </w:p>
    <w:tbl>
      <w:tblPr>
        <w:tblW w:w="0" w:type="auto"/>
        <w:jc w:val="center"/>
        <w:tblLook w:val="01E0" w:firstRow="1" w:lastRow="1" w:firstColumn="1" w:lastColumn="1" w:noHBand="0" w:noVBand="0"/>
      </w:tblPr>
      <w:tblGrid>
        <w:gridCol w:w="4535"/>
        <w:gridCol w:w="14"/>
        <w:gridCol w:w="4521"/>
      </w:tblGrid>
      <w:tr w:rsidR="00BA5595" w:rsidRPr="00385A7F" w14:paraId="06F025BA" w14:textId="77777777" w:rsidTr="00BC65CD">
        <w:trPr>
          <w:jc w:val="center"/>
        </w:trPr>
        <w:tc>
          <w:tcPr>
            <w:tcW w:w="4535" w:type="dxa"/>
          </w:tcPr>
          <w:p w14:paraId="24FD5841" w14:textId="77777777" w:rsidR="00BA5595" w:rsidRPr="00385A7F" w:rsidRDefault="00BA5595" w:rsidP="00BA5595">
            <w:pPr>
              <w:jc w:val="both"/>
              <w:rPr>
                <w:rFonts w:cs="Arial"/>
                <w:bCs/>
                <w:sz w:val="22"/>
                <w:highlight w:val="yellow"/>
              </w:rPr>
            </w:pPr>
          </w:p>
        </w:tc>
        <w:tc>
          <w:tcPr>
            <w:tcW w:w="4535" w:type="dxa"/>
            <w:gridSpan w:val="2"/>
          </w:tcPr>
          <w:p w14:paraId="262F7D8C" w14:textId="77777777" w:rsidR="00BA5595" w:rsidRPr="00385A7F" w:rsidRDefault="00BA5595" w:rsidP="00BA5595">
            <w:pPr>
              <w:jc w:val="both"/>
              <w:rPr>
                <w:rFonts w:cs="Arial"/>
                <w:bCs/>
                <w:sz w:val="22"/>
              </w:rPr>
            </w:pPr>
          </w:p>
        </w:tc>
      </w:tr>
      <w:tr w:rsidR="00BA5595" w:rsidRPr="00385A7F" w14:paraId="5ADAF933" w14:textId="77777777" w:rsidTr="00BC65CD">
        <w:tblPrEx>
          <w:jc w:val="left"/>
          <w:tblLook w:val="00A0" w:firstRow="1" w:lastRow="0" w:firstColumn="1" w:lastColumn="0" w:noHBand="0" w:noVBand="0"/>
        </w:tblPrEx>
        <w:trPr>
          <w:trHeight w:val="2807"/>
        </w:trPr>
        <w:tc>
          <w:tcPr>
            <w:tcW w:w="4549" w:type="dxa"/>
            <w:gridSpan w:val="2"/>
          </w:tcPr>
          <w:p w14:paraId="45E3F715" w14:textId="77777777" w:rsidR="00BA5595" w:rsidRPr="00385A7F" w:rsidRDefault="00BA5595" w:rsidP="00BA5595">
            <w:pPr>
              <w:rPr>
                <w:rFonts w:cs="Arial"/>
                <w:sz w:val="22"/>
                <w:lang w:eastAsia="en-US"/>
              </w:rPr>
            </w:pPr>
            <w:r w:rsidRPr="00385A7F">
              <w:rPr>
                <w:rFonts w:cs="Arial"/>
                <w:sz w:val="22"/>
                <w:lang w:eastAsia="en-US"/>
              </w:rPr>
              <w:t xml:space="preserve">št. pogodbe: </w:t>
            </w:r>
            <w:r w:rsidRPr="009E3BC8">
              <w:rPr>
                <w:rFonts w:cs="Arial"/>
                <w:sz w:val="22"/>
                <w:highlight w:val="yellow"/>
                <w:lang w:eastAsia="en-US"/>
              </w:rPr>
              <w:t>____________________</w:t>
            </w:r>
          </w:p>
          <w:p w14:paraId="558AC867" w14:textId="77777777" w:rsidR="00BA5595" w:rsidRPr="00385A7F" w:rsidRDefault="00BA5595" w:rsidP="00BA5595">
            <w:pPr>
              <w:rPr>
                <w:rFonts w:cs="Arial"/>
                <w:sz w:val="22"/>
                <w:lang w:eastAsia="en-US"/>
              </w:rPr>
            </w:pPr>
          </w:p>
          <w:p w14:paraId="48370736" w14:textId="77777777" w:rsidR="00BA5595" w:rsidRPr="00385A7F" w:rsidRDefault="00BA5595" w:rsidP="00BA5595">
            <w:pPr>
              <w:rPr>
                <w:rFonts w:cs="Arial"/>
                <w:sz w:val="22"/>
                <w:lang w:eastAsia="en-US"/>
              </w:rPr>
            </w:pPr>
            <w:r w:rsidRPr="00385A7F">
              <w:rPr>
                <w:rFonts w:cs="Arial"/>
                <w:sz w:val="22"/>
                <w:lang w:eastAsia="en-US"/>
              </w:rPr>
              <w:t>V/na</w:t>
            </w:r>
            <w:r w:rsidRPr="009E3BC8">
              <w:rPr>
                <w:rFonts w:cs="Arial"/>
                <w:sz w:val="22"/>
                <w:highlight w:val="yellow"/>
                <w:lang w:eastAsia="en-US"/>
              </w:rPr>
              <w:t>___________,</w:t>
            </w:r>
            <w:r w:rsidRPr="00385A7F">
              <w:rPr>
                <w:rFonts w:cs="Arial"/>
                <w:sz w:val="22"/>
                <w:lang w:eastAsia="en-US"/>
              </w:rPr>
              <w:t xml:space="preserve"> dne </w:t>
            </w:r>
            <w:r w:rsidRPr="009E3BC8">
              <w:rPr>
                <w:rFonts w:cs="Arial"/>
                <w:sz w:val="22"/>
                <w:highlight w:val="yellow"/>
                <w:lang w:eastAsia="en-US"/>
              </w:rPr>
              <w:t>___________</w:t>
            </w:r>
          </w:p>
          <w:p w14:paraId="021C7CC3" w14:textId="77777777" w:rsidR="00BA5595" w:rsidRPr="00385A7F" w:rsidRDefault="00BA5595" w:rsidP="00BA5595">
            <w:pPr>
              <w:rPr>
                <w:rFonts w:cs="Arial"/>
                <w:sz w:val="22"/>
                <w:lang w:eastAsia="en-US"/>
              </w:rPr>
            </w:pPr>
          </w:p>
          <w:p w14:paraId="19EAE5A9" w14:textId="77777777" w:rsidR="00BA5595" w:rsidRPr="00385A7F" w:rsidRDefault="00BA5595" w:rsidP="00BA5595">
            <w:pPr>
              <w:rPr>
                <w:rFonts w:cs="Arial"/>
                <w:sz w:val="22"/>
                <w:lang w:eastAsia="en-US"/>
              </w:rPr>
            </w:pPr>
            <w:r w:rsidRPr="00385A7F">
              <w:rPr>
                <w:rFonts w:cs="Arial"/>
                <w:sz w:val="22"/>
                <w:lang w:eastAsia="en-US"/>
              </w:rPr>
              <w:t>IZVAJALEC:</w:t>
            </w:r>
          </w:p>
          <w:p w14:paraId="63794D4D" w14:textId="77777777" w:rsidR="00BA5595" w:rsidRPr="00385A7F" w:rsidRDefault="00BA5595" w:rsidP="00BA5595">
            <w:pPr>
              <w:rPr>
                <w:rFonts w:cs="Arial"/>
                <w:sz w:val="22"/>
                <w:lang w:eastAsia="en-US"/>
              </w:rPr>
            </w:pPr>
          </w:p>
          <w:p w14:paraId="3F9769B3" w14:textId="77777777" w:rsidR="00BA5595" w:rsidRPr="009E3BC8" w:rsidRDefault="00BA5595" w:rsidP="00BA5595">
            <w:pPr>
              <w:rPr>
                <w:rFonts w:cs="Arial"/>
                <w:sz w:val="22"/>
                <w:highlight w:val="yellow"/>
                <w:lang w:eastAsia="en-US"/>
              </w:rPr>
            </w:pPr>
            <w:r w:rsidRPr="009E3BC8">
              <w:rPr>
                <w:rFonts w:cs="Arial"/>
                <w:sz w:val="22"/>
                <w:highlight w:val="yellow"/>
                <w:lang w:eastAsia="en-US"/>
              </w:rPr>
              <w:t>______________</w:t>
            </w:r>
          </w:p>
          <w:p w14:paraId="2EBED2FE" w14:textId="77777777" w:rsidR="00BA5595" w:rsidRPr="009E3BC8" w:rsidRDefault="00BA5595" w:rsidP="00BA5595">
            <w:pPr>
              <w:rPr>
                <w:rFonts w:cs="Arial"/>
                <w:sz w:val="22"/>
                <w:highlight w:val="yellow"/>
                <w:lang w:eastAsia="en-US"/>
              </w:rPr>
            </w:pPr>
            <w:r w:rsidRPr="009E3BC8">
              <w:rPr>
                <w:rFonts w:cs="Arial"/>
                <w:sz w:val="22"/>
                <w:highlight w:val="yellow"/>
                <w:lang w:eastAsia="en-US"/>
              </w:rPr>
              <w:t>______________</w:t>
            </w:r>
          </w:p>
          <w:p w14:paraId="69B12161" w14:textId="77777777" w:rsidR="00BA5595" w:rsidRPr="00385A7F" w:rsidRDefault="00BA5595" w:rsidP="00BA5595">
            <w:pPr>
              <w:rPr>
                <w:rFonts w:cs="Arial"/>
                <w:sz w:val="22"/>
                <w:lang w:eastAsia="en-US"/>
              </w:rPr>
            </w:pPr>
            <w:r w:rsidRPr="009E3BC8">
              <w:rPr>
                <w:rFonts w:cs="Arial"/>
                <w:sz w:val="22"/>
                <w:highlight w:val="yellow"/>
                <w:lang w:eastAsia="en-US"/>
              </w:rPr>
              <w:t>______________</w:t>
            </w:r>
          </w:p>
          <w:p w14:paraId="4B5A6E8A" w14:textId="77777777" w:rsidR="00BA5595" w:rsidRPr="00385A7F" w:rsidRDefault="00BA5595" w:rsidP="00BA5595">
            <w:pPr>
              <w:rPr>
                <w:rFonts w:cs="Arial"/>
                <w:sz w:val="22"/>
                <w:lang w:eastAsia="en-US"/>
              </w:rPr>
            </w:pPr>
          </w:p>
          <w:p w14:paraId="674F77FA" w14:textId="77777777" w:rsidR="00BA5595" w:rsidRPr="00385A7F" w:rsidRDefault="00BA5595" w:rsidP="00BA5595">
            <w:pPr>
              <w:rPr>
                <w:rFonts w:cs="Arial"/>
                <w:sz w:val="22"/>
                <w:lang w:eastAsia="en-US"/>
              </w:rPr>
            </w:pPr>
          </w:p>
          <w:p w14:paraId="6EBA9579" w14:textId="77777777" w:rsidR="00BA5595" w:rsidRPr="00385A7F" w:rsidRDefault="00BA5595" w:rsidP="00BA5595">
            <w:pPr>
              <w:rPr>
                <w:rFonts w:cs="Arial"/>
                <w:sz w:val="22"/>
                <w:lang w:eastAsia="en-US"/>
              </w:rPr>
            </w:pPr>
          </w:p>
          <w:p w14:paraId="07053321" w14:textId="77777777" w:rsidR="00BA5595" w:rsidRPr="00385A7F" w:rsidRDefault="00BA5595" w:rsidP="00BA5595">
            <w:pPr>
              <w:rPr>
                <w:rFonts w:cs="Arial"/>
                <w:sz w:val="22"/>
                <w:lang w:eastAsia="en-US"/>
              </w:rPr>
            </w:pPr>
          </w:p>
          <w:p w14:paraId="6D872951" w14:textId="77777777" w:rsidR="00BA5595" w:rsidRPr="00385A7F" w:rsidRDefault="00BA5595" w:rsidP="00BA5595">
            <w:pPr>
              <w:rPr>
                <w:rFonts w:cs="Arial"/>
                <w:sz w:val="22"/>
                <w:lang w:eastAsia="en-US"/>
              </w:rPr>
            </w:pPr>
          </w:p>
        </w:tc>
        <w:tc>
          <w:tcPr>
            <w:tcW w:w="4521" w:type="dxa"/>
          </w:tcPr>
          <w:p w14:paraId="7548E855" w14:textId="30C55BB2" w:rsidR="00BA5595" w:rsidRPr="00385A7F" w:rsidRDefault="00BA5595" w:rsidP="00BA5595">
            <w:pPr>
              <w:rPr>
                <w:rFonts w:cs="Arial"/>
                <w:sz w:val="22"/>
                <w:lang w:eastAsia="en-US"/>
              </w:rPr>
            </w:pPr>
            <w:r w:rsidRPr="00385A7F">
              <w:rPr>
                <w:rFonts w:cs="Arial"/>
                <w:sz w:val="22"/>
                <w:lang w:eastAsia="en-US"/>
              </w:rPr>
              <w:t>Št. pogodbe: 03-</w:t>
            </w:r>
            <w:proofErr w:type="spellStart"/>
            <w:r w:rsidR="00B50AE6">
              <w:rPr>
                <w:rFonts w:cs="Arial"/>
                <w:sz w:val="22"/>
                <w:lang w:eastAsia="en-US"/>
              </w:rPr>
              <w:t>ZŠK</w:t>
            </w:r>
            <w:proofErr w:type="spellEnd"/>
            <w:r w:rsidRPr="00385A7F">
              <w:rPr>
                <w:rFonts w:cs="Arial"/>
                <w:sz w:val="22"/>
                <w:lang w:eastAsia="en-US"/>
              </w:rPr>
              <w:t>-____/202</w:t>
            </w:r>
            <w:r w:rsidR="00DF0FC1">
              <w:rPr>
                <w:rFonts w:cs="Arial"/>
                <w:sz w:val="22"/>
                <w:lang w:eastAsia="en-US"/>
              </w:rPr>
              <w:t>6</w:t>
            </w:r>
          </w:p>
          <w:p w14:paraId="0905F1E7" w14:textId="77777777" w:rsidR="00BA5595" w:rsidRPr="00385A7F" w:rsidRDefault="00BA5595" w:rsidP="00BA5595">
            <w:pPr>
              <w:rPr>
                <w:rFonts w:cs="Arial"/>
                <w:sz w:val="22"/>
                <w:lang w:eastAsia="en-US"/>
              </w:rPr>
            </w:pPr>
          </w:p>
          <w:p w14:paraId="441DE97C" w14:textId="77777777" w:rsidR="00BA5595" w:rsidRPr="00385A7F" w:rsidRDefault="00BA5595" w:rsidP="00BA5595">
            <w:pPr>
              <w:rPr>
                <w:rFonts w:cs="Arial"/>
                <w:sz w:val="22"/>
                <w:lang w:eastAsia="en-US"/>
              </w:rPr>
            </w:pPr>
            <w:r w:rsidRPr="00385A7F">
              <w:rPr>
                <w:rFonts w:cs="Arial"/>
                <w:sz w:val="22"/>
                <w:lang w:eastAsia="en-US"/>
              </w:rPr>
              <w:t>V Ljubljani, dne ____________</w:t>
            </w:r>
          </w:p>
          <w:p w14:paraId="4A930739" w14:textId="77777777" w:rsidR="00BA5595" w:rsidRPr="00385A7F" w:rsidRDefault="00BA5595" w:rsidP="00BA5595">
            <w:pPr>
              <w:rPr>
                <w:rFonts w:cs="Arial"/>
                <w:sz w:val="22"/>
                <w:lang w:eastAsia="en-US"/>
              </w:rPr>
            </w:pPr>
          </w:p>
          <w:p w14:paraId="0588F2FF" w14:textId="77777777" w:rsidR="00BA5595" w:rsidRPr="00385A7F" w:rsidRDefault="00BA5595" w:rsidP="00BA5595">
            <w:pPr>
              <w:rPr>
                <w:rFonts w:cs="Arial"/>
                <w:sz w:val="22"/>
                <w:lang w:eastAsia="en-US"/>
              </w:rPr>
            </w:pPr>
            <w:r w:rsidRPr="00385A7F">
              <w:rPr>
                <w:rFonts w:cs="Arial"/>
                <w:sz w:val="22"/>
                <w:lang w:eastAsia="en-US"/>
              </w:rPr>
              <w:t>NAROČNIK:</w:t>
            </w:r>
          </w:p>
          <w:p w14:paraId="71DED994" w14:textId="77777777" w:rsidR="00BA5595" w:rsidRPr="00385A7F" w:rsidRDefault="00BA5595" w:rsidP="00BA5595">
            <w:pPr>
              <w:rPr>
                <w:rFonts w:cs="Arial"/>
                <w:sz w:val="22"/>
                <w:lang w:eastAsia="en-US"/>
              </w:rPr>
            </w:pPr>
          </w:p>
          <w:p w14:paraId="0D4E04C5" w14:textId="77777777" w:rsidR="00BA5595" w:rsidRPr="00385A7F" w:rsidRDefault="00BA5595" w:rsidP="00BA5595">
            <w:pPr>
              <w:rPr>
                <w:rFonts w:cs="Arial"/>
                <w:sz w:val="22"/>
                <w:lang w:eastAsia="en-US"/>
              </w:rPr>
            </w:pPr>
            <w:r w:rsidRPr="00385A7F">
              <w:rPr>
                <w:rFonts w:cs="Arial"/>
                <w:sz w:val="22"/>
                <w:lang w:eastAsia="en-US"/>
              </w:rPr>
              <w:t>Onkološki inštitut Ljubljana</w:t>
            </w:r>
          </w:p>
          <w:p w14:paraId="34FA69F0" w14:textId="7177D1F2" w:rsidR="00385A7F" w:rsidRPr="00385A7F" w:rsidRDefault="00B50AE6" w:rsidP="00385A7F">
            <w:pPr>
              <w:rPr>
                <w:rFonts w:cs="Arial"/>
                <w:sz w:val="22"/>
                <w:lang w:eastAsia="en-US"/>
              </w:rPr>
            </w:pPr>
            <w:r>
              <w:rPr>
                <w:rFonts w:cs="Arial"/>
                <w:sz w:val="22"/>
                <w:lang w:eastAsia="en-US"/>
              </w:rPr>
              <w:t>Zlata Štiblar Kisić</w:t>
            </w:r>
          </w:p>
          <w:p w14:paraId="45EAC6D7" w14:textId="2C38E119" w:rsidR="00BA5595" w:rsidRPr="00385A7F" w:rsidRDefault="00BA5595" w:rsidP="00385A7F">
            <w:pPr>
              <w:rPr>
                <w:rFonts w:cs="Arial"/>
                <w:sz w:val="22"/>
                <w:lang w:eastAsia="en-US"/>
              </w:rPr>
            </w:pPr>
            <w:r w:rsidRPr="00385A7F">
              <w:rPr>
                <w:rFonts w:cs="Arial"/>
                <w:sz w:val="22"/>
                <w:lang w:eastAsia="en-US"/>
              </w:rPr>
              <w:t>direktor</w:t>
            </w:r>
            <w:r w:rsidR="00B50AE6">
              <w:rPr>
                <w:rFonts w:cs="Arial"/>
                <w:sz w:val="22"/>
                <w:lang w:eastAsia="en-US"/>
              </w:rPr>
              <w:t>ica</w:t>
            </w:r>
          </w:p>
        </w:tc>
      </w:tr>
    </w:tbl>
    <w:p w14:paraId="1D97043A" w14:textId="77777777" w:rsidR="00BA5595" w:rsidRPr="00385A7F" w:rsidRDefault="00BA5595" w:rsidP="00BA5595">
      <w:pPr>
        <w:spacing w:after="160" w:line="259" w:lineRule="auto"/>
        <w:rPr>
          <w:rFonts w:cs="Arial"/>
          <w:b/>
          <w:sz w:val="22"/>
          <w:bdr w:val="single" w:sz="4" w:space="0" w:color="auto" w:frame="1"/>
        </w:rPr>
      </w:pPr>
    </w:p>
    <w:p w14:paraId="4A584B07" w14:textId="77777777" w:rsidR="00FD3408" w:rsidRPr="00CC0465" w:rsidRDefault="00FD3408">
      <w:pPr>
        <w:jc w:val="center"/>
      </w:pPr>
    </w:p>
    <w:sectPr w:rsidR="00FD3408" w:rsidRPr="00CC0465" w:rsidSect="0040545F">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A7E07" w14:textId="77777777" w:rsidR="009033B4" w:rsidRDefault="009033B4">
      <w:r>
        <w:separator/>
      </w:r>
    </w:p>
  </w:endnote>
  <w:endnote w:type="continuationSeparator" w:id="0">
    <w:p w14:paraId="643EB6CE" w14:textId="77777777" w:rsidR="009033B4" w:rsidRDefault="00903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68028" w14:textId="77777777" w:rsidR="009033B4" w:rsidRPr="009B27E1" w:rsidRDefault="009033B4">
      <w:pPr>
        <w:rPr>
          <w:sz w:val="2"/>
          <w:szCs w:val="2"/>
        </w:rPr>
      </w:pPr>
    </w:p>
  </w:footnote>
  <w:footnote w:type="continuationSeparator" w:id="0">
    <w:p w14:paraId="4AEBA8D8" w14:textId="77777777" w:rsidR="009033B4" w:rsidRPr="009B27E1" w:rsidRDefault="009033B4">
      <w:pPr>
        <w:rPr>
          <w:sz w:val="2"/>
          <w:szCs w:val="2"/>
        </w:rPr>
      </w:pPr>
    </w:p>
  </w:footnote>
  <w:footnote w:type="continuationNotice" w:id="1">
    <w:p w14:paraId="559D371D" w14:textId="77777777" w:rsidR="009033B4" w:rsidRPr="009B27E1" w:rsidRDefault="009033B4">
      <w:pPr>
        <w:rPr>
          <w:sz w:val="2"/>
          <w:szCs w:val="2"/>
        </w:rPr>
      </w:pPr>
    </w:p>
  </w:footnote>
  <w:footnote w:id="2">
    <w:p w14:paraId="3A94850A" w14:textId="77777777" w:rsidR="00FB1968" w:rsidRPr="004D2A63" w:rsidRDefault="00FB1968">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14:paraId="6E9B3F47" w14:textId="77777777" w:rsidR="00FB1968" w:rsidRDefault="00FB1968" w:rsidP="00C76C37">
      <w:pPr>
        <w:autoSpaceDE w:val="0"/>
        <w:autoSpaceDN w:val="0"/>
        <w:adjustRightInd w:val="0"/>
        <w:rPr>
          <w:rFonts w:cs="Arial"/>
          <w:sz w:val="16"/>
          <w:szCs w:val="16"/>
        </w:rPr>
      </w:pPr>
      <w:r>
        <w:rPr>
          <w:rFonts w:cs="Arial"/>
          <w:b/>
          <w:bCs/>
          <w:iCs/>
          <w:sz w:val="16"/>
          <w:szCs w:val="16"/>
        </w:rPr>
        <w:t>Navodila za izpolnitev:</w:t>
      </w:r>
    </w:p>
    <w:p w14:paraId="54D76FC4" w14:textId="77777777" w:rsidR="00FB1968" w:rsidRDefault="00FB1968"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7E79E79" w14:textId="77777777" w:rsidR="00FB1968" w:rsidRDefault="00FB1968"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BB773DB" w14:textId="77777777" w:rsidR="00FB1968" w:rsidRDefault="00FB1968"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07E4619E" w14:textId="77777777" w:rsidR="00FB1968" w:rsidRDefault="00FB1968" w:rsidP="00C76C37">
      <w:pPr>
        <w:autoSpaceDE w:val="0"/>
        <w:autoSpaceDN w:val="0"/>
        <w:adjustRightInd w:val="0"/>
        <w:rPr>
          <w:rFonts w:cs="Arial"/>
          <w:sz w:val="16"/>
          <w:szCs w:val="16"/>
        </w:rPr>
      </w:pPr>
      <w:r>
        <w:rPr>
          <w:rFonts w:cs="Arial"/>
          <w:b/>
          <w:bCs/>
          <w:iCs/>
          <w:sz w:val="16"/>
          <w:szCs w:val="16"/>
        </w:rPr>
        <w:t xml:space="preserve">Navodila za izpolnitev: </w:t>
      </w:r>
    </w:p>
    <w:p w14:paraId="5F81A1B2" w14:textId="77777777" w:rsidR="00FB1968" w:rsidRDefault="00FB1968" w:rsidP="00C76C3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250574" w14:textId="77777777" w:rsidR="00FB1968" w:rsidRDefault="00FB1968" w:rsidP="00C76C3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4EFA2D" w14:textId="77777777" w:rsidR="00FB1968" w:rsidRDefault="00FB1968" w:rsidP="00C76C37">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7495DBF1" w14:textId="506133BF" w:rsidR="00FB1968" w:rsidRDefault="00FB1968">
      <w:pPr>
        <w:pStyle w:val="Sprotnaopomba-besedilo"/>
        <w:rPr>
          <w:rFonts w:ascii="Arial Narrow" w:hAnsi="Arial Narrow"/>
        </w:rPr>
      </w:pPr>
      <w:r>
        <w:rPr>
          <w:rStyle w:val="Sprotnaopomba-sklic"/>
        </w:rPr>
        <w:footnoteRef/>
      </w:r>
      <w:r>
        <w:t xml:space="preserve"> </w:t>
      </w:r>
      <w:r w:rsidRPr="00C972CE">
        <w:rPr>
          <w:rFonts w:ascii="Arial Narrow" w:hAnsi="Arial Narrow"/>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3C0B162E" w14:textId="105EBCDA" w:rsidR="00FB1968" w:rsidRDefault="00FB1968">
      <w:pPr>
        <w:pStyle w:val="Sprotnaopomba-besedilo"/>
        <w:rPr>
          <w:rFonts w:ascii="Arial Narrow" w:hAnsi="Arial Narrow"/>
        </w:rPr>
      </w:pPr>
    </w:p>
    <w:p w14:paraId="1D7FBE61" w14:textId="48B75825" w:rsidR="00FB1968" w:rsidRDefault="00FB1968">
      <w:pPr>
        <w:pStyle w:val="Sprotnaopomba-besedilo"/>
        <w:rPr>
          <w:rFonts w:ascii="Arial Narrow" w:hAnsi="Arial Narrow"/>
        </w:rPr>
      </w:pPr>
    </w:p>
    <w:p w14:paraId="3CBD532A" w14:textId="77777777" w:rsidR="00FB1968" w:rsidRPr="00DA7F61" w:rsidRDefault="00FB1968">
      <w:pPr>
        <w:pStyle w:val="Sprotnaopomba-besedilo"/>
        <w:rPr>
          <w:lang w:val="en-US"/>
        </w:rPr>
      </w:pPr>
    </w:p>
  </w:footnote>
  <w:footnote w:id="6">
    <w:p w14:paraId="3DB63A64" w14:textId="77777777" w:rsidR="00FB1968" w:rsidRDefault="00FB1968" w:rsidP="00C76C37">
      <w:pPr>
        <w:autoSpaceDE w:val="0"/>
        <w:autoSpaceDN w:val="0"/>
        <w:adjustRightInd w:val="0"/>
        <w:rPr>
          <w:rFonts w:cs="Arial"/>
          <w:color w:val="000000"/>
          <w:sz w:val="16"/>
          <w:szCs w:val="16"/>
        </w:rPr>
      </w:pPr>
      <w:r>
        <w:rPr>
          <w:rFonts w:cs="Arial"/>
          <w:b/>
          <w:bCs/>
          <w:iCs/>
          <w:color w:val="000000"/>
          <w:sz w:val="16"/>
          <w:szCs w:val="16"/>
        </w:rPr>
        <w:t>Navodila za izpolnitev:</w:t>
      </w:r>
    </w:p>
    <w:p w14:paraId="12EAF19C" w14:textId="77777777" w:rsidR="00FB1968" w:rsidRDefault="00FB1968"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5A43BAFF" w14:textId="77777777" w:rsidR="00FB1968" w:rsidRDefault="00FB1968" w:rsidP="00C76C37">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14:paraId="243CAA27" w14:textId="77777777" w:rsidR="00FB1968" w:rsidRDefault="00FB1968" w:rsidP="00DF0FC1">
      <w:pPr>
        <w:autoSpaceDE w:val="0"/>
        <w:autoSpaceDN w:val="0"/>
        <w:adjustRightInd w:val="0"/>
        <w:rPr>
          <w:rFonts w:cs="Arial"/>
          <w:sz w:val="16"/>
          <w:szCs w:val="16"/>
        </w:rPr>
      </w:pPr>
      <w:r>
        <w:rPr>
          <w:rFonts w:cs="Arial"/>
          <w:b/>
          <w:bCs/>
          <w:iCs/>
          <w:sz w:val="16"/>
          <w:szCs w:val="16"/>
        </w:rPr>
        <w:t xml:space="preserve">Navodila za izpolnitev: </w:t>
      </w:r>
    </w:p>
    <w:p w14:paraId="465854FD" w14:textId="77777777" w:rsidR="00FB1968" w:rsidRDefault="00FB1968" w:rsidP="00DF0FC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5C137F0" w14:textId="77777777" w:rsidR="00FB1968" w:rsidRDefault="00FB1968" w:rsidP="00DF0FC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E3FE" w14:textId="77777777" w:rsidR="00FB1968" w:rsidRDefault="00FB1968" w:rsidP="00307037">
    <w:pPr>
      <w:pStyle w:val="Glava"/>
    </w:pPr>
  </w:p>
  <w:p w14:paraId="05F547F1" w14:textId="77777777" w:rsidR="00FB1968" w:rsidRDefault="00FB19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8FB3012"/>
    <w:multiLevelType w:val="hybridMultilevel"/>
    <w:tmpl w:val="C42C77E6"/>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 w15:restartNumberingAfterBreak="0">
    <w:nsid w:val="0A4B0518"/>
    <w:multiLevelType w:val="hybridMultilevel"/>
    <w:tmpl w:val="C8145566"/>
    <w:lvl w:ilvl="0" w:tplc="0B702672">
      <w:numFmt w:val="bullet"/>
      <w:lvlText w:val="-"/>
      <w:lvlJc w:val="left"/>
      <w:pPr>
        <w:tabs>
          <w:tab w:val="num" w:pos="1068"/>
        </w:tabs>
        <w:ind w:left="1068" w:hanging="360"/>
      </w:pPr>
      <w:rPr>
        <w:rFonts w:ascii="Times New Roman" w:eastAsia="Times New Roman" w:hAnsi="Times New Roman" w:cs="Times New Roman"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6614C2E"/>
    <w:multiLevelType w:val="hybridMultilevel"/>
    <w:tmpl w:val="FFD078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FD7F9E"/>
    <w:multiLevelType w:val="hybridMultilevel"/>
    <w:tmpl w:val="3E62B4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D219B"/>
    <w:multiLevelType w:val="hybridMultilevel"/>
    <w:tmpl w:val="CEC84CC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7753C4"/>
    <w:multiLevelType w:val="hybridMultilevel"/>
    <w:tmpl w:val="A02898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9D531C"/>
    <w:multiLevelType w:val="hybridMultilevel"/>
    <w:tmpl w:val="4DC6340C"/>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FD02214"/>
    <w:multiLevelType w:val="hybridMultilevel"/>
    <w:tmpl w:val="1E9A46D0"/>
    <w:lvl w:ilvl="0" w:tplc="04240001">
      <w:start w:val="1"/>
      <w:numFmt w:val="bullet"/>
      <w:lvlText w:val=""/>
      <w:lvlJc w:val="left"/>
      <w:pPr>
        <w:ind w:left="720" w:hanging="360"/>
      </w:pPr>
      <w:rPr>
        <w:rFonts w:ascii="Symbol" w:hAnsi="Symbol" w:hint="default"/>
      </w:rPr>
    </w:lvl>
    <w:lvl w:ilvl="1" w:tplc="CBF294F6">
      <w:start w:val="1"/>
      <w:numFmt w:val="decimal"/>
      <w:lvlText w:val="%2."/>
      <w:lvlJc w:val="left"/>
      <w:pPr>
        <w:ind w:left="1440" w:hanging="360"/>
      </w:pPr>
      <w:rPr>
        <w:rFonts w:hint="default"/>
      </w:rPr>
    </w:lvl>
    <w:lvl w:ilvl="2" w:tplc="FB2EB9B4">
      <w:start w:val="1"/>
      <w:numFmt w:val="upperRoman"/>
      <w:lvlText w:val="%3."/>
      <w:lvlJc w:val="left"/>
      <w:pPr>
        <w:ind w:left="2700" w:hanging="72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E14266"/>
    <w:multiLevelType w:val="hybridMultilevel"/>
    <w:tmpl w:val="2E2C9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AA4D43"/>
    <w:multiLevelType w:val="hybridMultilevel"/>
    <w:tmpl w:val="94E8036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3E00D4A"/>
    <w:multiLevelType w:val="hybridMultilevel"/>
    <w:tmpl w:val="2252037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5A4612"/>
    <w:multiLevelType w:val="hybridMultilevel"/>
    <w:tmpl w:val="BE7048D8"/>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041A4E"/>
    <w:multiLevelType w:val="hybridMultilevel"/>
    <w:tmpl w:val="B008C7E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62F75AD"/>
    <w:multiLevelType w:val="hybridMultilevel"/>
    <w:tmpl w:val="625A77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25" w15:restartNumberingAfterBreak="0">
    <w:nsid w:val="3BFF569F"/>
    <w:multiLevelType w:val="hybridMultilevel"/>
    <w:tmpl w:val="0FA0B5C0"/>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3C676933"/>
    <w:multiLevelType w:val="hybridMultilevel"/>
    <w:tmpl w:val="482AFE5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117623"/>
    <w:multiLevelType w:val="hybridMultilevel"/>
    <w:tmpl w:val="BD90D7FE"/>
    <w:lvl w:ilvl="0" w:tplc="DC8A549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D262AF0"/>
    <w:multiLevelType w:val="hybridMultilevel"/>
    <w:tmpl w:val="CB04045A"/>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3D3D1748"/>
    <w:multiLevelType w:val="hybridMultilevel"/>
    <w:tmpl w:val="2700B62E"/>
    <w:lvl w:ilvl="0" w:tplc="50AEA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FCB223F"/>
    <w:multiLevelType w:val="hybridMultilevel"/>
    <w:tmpl w:val="E23CA4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27830C1"/>
    <w:multiLevelType w:val="hybridMultilevel"/>
    <w:tmpl w:val="426C7F24"/>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43B366C0"/>
    <w:multiLevelType w:val="hybridMultilevel"/>
    <w:tmpl w:val="370E988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AB4B57"/>
    <w:multiLevelType w:val="singleLevel"/>
    <w:tmpl w:val="122A503E"/>
    <w:lvl w:ilvl="0">
      <w:numFmt w:val="bullet"/>
      <w:lvlText w:val="-"/>
      <w:lvlJc w:val="left"/>
      <w:pPr>
        <w:tabs>
          <w:tab w:val="num" w:pos="705"/>
        </w:tabs>
        <w:ind w:left="705" w:hanging="360"/>
      </w:pPr>
    </w:lvl>
  </w:abstractNum>
  <w:abstractNum w:abstractNumId="34" w15:restartNumberingAfterBreak="0">
    <w:nsid w:val="4D5911DB"/>
    <w:multiLevelType w:val="hybridMultilevel"/>
    <w:tmpl w:val="826CDAA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B273E9"/>
    <w:multiLevelType w:val="hybridMultilevel"/>
    <w:tmpl w:val="15D00FA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BB6DB9"/>
    <w:multiLevelType w:val="hybridMultilevel"/>
    <w:tmpl w:val="4858DF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8" w15:restartNumberingAfterBreak="0">
    <w:nsid w:val="5A757539"/>
    <w:multiLevelType w:val="hybridMultilevel"/>
    <w:tmpl w:val="33DCD066"/>
    <w:lvl w:ilvl="0" w:tplc="56603CD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383BB4"/>
    <w:multiLevelType w:val="hybridMultilevel"/>
    <w:tmpl w:val="7910E5BC"/>
    <w:lvl w:ilvl="0" w:tplc="E06E6AB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5F533603"/>
    <w:multiLevelType w:val="hybridMultilevel"/>
    <w:tmpl w:val="AC060A4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62C6157A"/>
    <w:multiLevelType w:val="hybridMultilevel"/>
    <w:tmpl w:val="49D4CCA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447294"/>
    <w:multiLevelType w:val="hybridMultilevel"/>
    <w:tmpl w:val="6786DB2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C60F9D"/>
    <w:multiLevelType w:val="hybridMultilevel"/>
    <w:tmpl w:val="533A2DA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5" w15:restartNumberingAfterBreak="0">
    <w:nsid w:val="6B9F79F0"/>
    <w:multiLevelType w:val="hybridMultilevel"/>
    <w:tmpl w:val="97368452"/>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46" w15:restartNumberingAfterBreak="0">
    <w:nsid w:val="6F695722"/>
    <w:multiLevelType w:val="hybridMultilevel"/>
    <w:tmpl w:val="EAC6317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F43088"/>
    <w:multiLevelType w:val="hybridMultilevel"/>
    <w:tmpl w:val="044C109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863AFD"/>
    <w:multiLevelType w:val="hybridMultilevel"/>
    <w:tmpl w:val="6F8A780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135D4A"/>
    <w:multiLevelType w:val="hybridMultilevel"/>
    <w:tmpl w:val="74C6364C"/>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75690B41"/>
    <w:multiLevelType w:val="hybridMultilevel"/>
    <w:tmpl w:val="DAE62E2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7B0715A"/>
    <w:multiLevelType w:val="hybridMultilevel"/>
    <w:tmpl w:val="DA0A6720"/>
    <w:lvl w:ilvl="0" w:tplc="04240001">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53" w15:restartNumberingAfterBreak="0">
    <w:nsid w:val="7BBE6A99"/>
    <w:multiLevelType w:val="hybridMultilevel"/>
    <w:tmpl w:val="761A38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8"/>
  </w:num>
  <w:num w:numId="6">
    <w:abstractNumId w:val="25"/>
  </w:num>
  <w:num w:numId="7">
    <w:abstractNumId w:val="16"/>
  </w:num>
  <w:num w:numId="8">
    <w:abstractNumId w:val="37"/>
  </w:num>
  <w:num w:numId="9">
    <w:abstractNumId w:val="2"/>
  </w:num>
  <w:num w:numId="10">
    <w:abstractNumId w:val="27"/>
  </w:num>
  <w:num w:numId="11">
    <w:abstractNumId w:val="24"/>
  </w:num>
  <w:num w:numId="12">
    <w:abstractNumId w:val="29"/>
  </w:num>
  <w:num w:numId="13">
    <w:abstractNumId w:val="12"/>
  </w:num>
  <w:num w:numId="14">
    <w:abstractNumId w:val="33"/>
  </w:num>
  <w:num w:numId="15">
    <w:abstractNumId w:val="18"/>
  </w:num>
  <w:num w:numId="16">
    <w:abstractNumId w:val="39"/>
  </w:num>
  <w:num w:numId="17">
    <w:abstractNumId w:val="51"/>
  </w:num>
  <w:num w:numId="18">
    <w:abstractNumId w:val="0"/>
  </w:num>
  <w:num w:numId="19">
    <w:abstractNumId w:val="4"/>
  </w:num>
  <w:num w:numId="20">
    <w:abstractNumId w:val="15"/>
  </w:num>
  <w:num w:numId="21">
    <w:abstractNumId w:val="47"/>
  </w:num>
  <w:num w:numId="22">
    <w:abstractNumId w:val="32"/>
  </w:num>
  <w:num w:numId="23">
    <w:abstractNumId w:val="30"/>
  </w:num>
  <w:num w:numId="24">
    <w:abstractNumId w:val="34"/>
  </w:num>
  <w:num w:numId="25">
    <w:abstractNumId w:val="46"/>
  </w:num>
  <w:num w:numId="26">
    <w:abstractNumId w:val="6"/>
  </w:num>
  <w:num w:numId="27">
    <w:abstractNumId w:val="9"/>
  </w:num>
  <w:num w:numId="28">
    <w:abstractNumId w:val="41"/>
  </w:num>
  <w:num w:numId="29">
    <w:abstractNumId w:val="3"/>
  </w:num>
  <w:num w:numId="30">
    <w:abstractNumId w:val="42"/>
  </w:num>
  <w:num w:numId="31">
    <w:abstractNumId w:val="48"/>
  </w:num>
  <w:num w:numId="32">
    <w:abstractNumId w:val="28"/>
  </w:num>
  <w:num w:numId="33">
    <w:abstractNumId w:val="20"/>
  </w:num>
  <w:num w:numId="34">
    <w:abstractNumId w:val="31"/>
  </w:num>
  <w:num w:numId="35">
    <w:abstractNumId w:val="44"/>
  </w:num>
  <w:num w:numId="36">
    <w:abstractNumId w:val="52"/>
  </w:num>
  <w:num w:numId="37">
    <w:abstractNumId w:val="50"/>
  </w:num>
  <w:num w:numId="38">
    <w:abstractNumId w:val="17"/>
  </w:num>
  <w:num w:numId="39">
    <w:abstractNumId w:val="45"/>
  </w:num>
  <w:num w:numId="40">
    <w:abstractNumId w:val="10"/>
  </w:num>
  <w:num w:numId="41">
    <w:abstractNumId w:val="40"/>
  </w:num>
  <w:num w:numId="42">
    <w:abstractNumId w:val="7"/>
  </w:num>
  <w:num w:numId="43">
    <w:abstractNumId w:val="49"/>
  </w:num>
  <w:num w:numId="44">
    <w:abstractNumId w:val="23"/>
  </w:num>
  <w:num w:numId="45">
    <w:abstractNumId w:val="35"/>
  </w:num>
  <w:num w:numId="46">
    <w:abstractNumId w:val="36"/>
  </w:num>
  <w:num w:numId="47">
    <w:abstractNumId w:val="26"/>
  </w:num>
  <w:num w:numId="48">
    <w:abstractNumId w:val="53"/>
  </w:num>
  <w:num w:numId="49">
    <w:abstractNumId w:val="19"/>
  </w:num>
  <w:num w:numId="50">
    <w:abstractNumId w:val="38"/>
  </w:num>
  <w:num w:numId="51">
    <w:abstractNumId w:val="13"/>
  </w:num>
  <w:num w:numId="5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num>
  <w:num w:numId="54">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75DE"/>
    <w:rsid w:val="00016D33"/>
    <w:rsid w:val="00027A64"/>
    <w:rsid w:val="00071663"/>
    <w:rsid w:val="000753AC"/>
    <w:rsid w:val="00081496"/>
    <w:rsid w:val="00084576"/>
    <w:rsid w:val="000922B5"/>
    <w:rsid w:val="00092885"/>
    <w:rsid w:val="000938AB"/>
    <w:rsid w:val="000948C2"/>
    <w:rsid w:val="0009535F"/>
    <w:rsid w:val="000968CB"/>
    <w:rsid w:val="000A68B5"/>
    <w:rsid w:val="000B1120"/>
    <w:rsid w:val="000D1603"/>
    <w:rsid w:val="000D26E4"/>
    <w:rsid w:val="000D4A4F"/>
    <w:rsid w:val="000D4AA6"/>
    <w:rsid w:val="000D5A30"/>
    <w:rsid w:val="000D69A4"/>
    <w:rsid w:val="000D72E6"/>
    <w:rsid w:val="000E178C"/>
    <w:rsid w:val="000E787F"/>
    <w:rsid w:val="000F0BCF"/>
    <w:rsid w:val="000F3039"/>
    <w:rsid w:val="00102AFD"/>
    <w:rsid w:val="001141B5"/>
    <w:rsid w:val="00116976"/>
    <w:rsid w:val="00124036"/>
    <w:rsid w:val="001370EF"/>
    <w:rsid w:val="00137EC3"/>
    <w:rsid w:val="00140453"/>
    <w:rsid w:val="00140B64"/>
    <w:rsid w:val="00143B52"/>
    <w:rsid w:val="00153566"/>
    <w:rsid w:val="00153793"/>
    <w:rsid w:val="00163435"/>
    <w:rsid w:val="00164448"/>
    <w:rsid w:val="00171046"/>
    <w:rsid w:val="00177DAD"/>
    <w:rsid w:val="00181B4C"/>
    <w:rsid w:val="00197414"/>
    <w:rsid w:val="001A58E6"/>
    <w:rsid w:val="001A6873"/>
    <w:rsid w:val="001B0E98"/>
    <w:rsid w:val="001B63FB"/>
    <w:rsid w:val="001C21DA"/>
    <w:rsid w:val="001C5575"/>
    <w:rsid w:val="001D7087"/>
    <w:rsid w:val="001E0162"/>
    <w:rsid w:val="001E2293"/>
    <w:rsid w:val="001E494C"/>
    <w:rsid w:val="001E718D"/>
    <w:rsid w:val="00204081"/>
    <w:rsid w:val="002049A9"/>
    <w:rsid w:val="00214060"/>
    <w:rsid w:val="0021518D"/>
    <w:rsid w:val="00216B2B"/>
    <w:rsid w:val="002220ED"/>
    <w:rsid w:val="00233AC3"/>
    <w:rsid w:val="00236EED"/>
    <w:rsid w:val="00240DE8"/>
    <w:rsid w:val="002446C7"/>
    <w:rsid w:val="00266ADE"/>
    <w:rsid w:val="002712D0"/>
    <w:rsid w:val="00275334"/>
    <w:rsid w:val="00281A77"/>
    <w:rsid w:val="002876F0"/>
    <w:rsid w:val="00292974"/>
    <w:rsid w:val="00297736"/>
    <w:rsid w:val="002A0438"/>
    <w:rsid w:val="002A14DB"/>
    <w:rsid w:val="002A16A6"/>
    <w:rsid w:val="002B0933"/>
    <w:rsid w:val="002C7C02"/>
    <w:rsid w:val="002D3FF9"/>
    <w:rsid w:val="002D62D0"/>
    <w:rsid w:val="002D7772"/>
    <w:rsid w:val="002E2CD9"/>
    <w:rsid w:val="002E6873"/>
    <w:rsid w:val="002F3E91"/>
    <w:rsid w:val="002F5986"/>
    <w:rsid w:val="003034FF"/>
    <w:rsid w:val="00307037"/>
    <w:rsid w:val="00316961"/>
    <w:rsid w:val="00320039"/>
    <w:rsid w:val="0033217B"/>
    <w:rsid w:val="00335E42"/>
    <w:rsid w:val="003369C8"/>
    <w:rsid w:val="0034068C"/>
    <w:rsid w:val="00342DD7"/>
    <w:rsid w:val="00355AD7"/>
    <w:rsid w:val="00356688"/>
    <w:rsid w:val="00360D41"/>
    <w:rsid w:val="003666B2"/>
    <w:rsid w:val="00366CE7"/>
    <w:rsid w:val="00366E8F"/>
    <w:rsid w:val="003714DE"/>
    <w:rsid w:val="00382EE7"/>
    <w:rsid w:val="00383694"/>
    <w:rsid w:val="00385A7F"/>
    <w:rsid w:val="00386B56"/>
    <w:rsid w:val="003A6324"/>
    <w:rsid w:val="003C162D"/>
    <w:rsid w:val="003C1FB7"/>
    <w:rsid w:val="003C3FF5"/>
    <w:rsid w:val="003D1C23"/>
    <w:rsid w:val="003D24F3"/>
    <w:rsid w:val="003E4967"/>
    <w:rsid w:val="003E6C7E"/>
    <w:rsid w:val="003E77B1"/>
    <w:rsid w:val="003F1FCD"/>
    <w:rsid w:val="003F3BF5"/>
    <w:rsid w:val="003F62EE"/>
    <w:rsid w:val="0040545F"/>
    <w:rsid w:val="00411470"/>
    <w:rsid w:val="004123FC"/>
    <w:rsid w:val="00414354"/>
    <w:rsid w:val="004261E5"/>
    <w:rsid w:val="004309B1"/>
    <w:rsid w:val="004331BF"/>
    <w:rsid w:val="00434C14"/>
    <w:rsid w:val="0043705C"/>
    <w:rsid w:val="0044060D"/>
    <w:rsid w:val="00440B0D"/>
    <w:rsid w:val="00440E23"/>
    <w:rsid w:val="0044343B"/>
    <w:rsid w:val="004453CD"/>
    <w:rsid w:val="00482EAB"/>
    <w:rsid w:val="00484004"/>
    <w:rsid w:val="0048534F"/>
    <w:rsid w:val="00496DCC"/>
    <w:rsid w:val="004A4625"/>
    <w:rsid w:val="004A7186"/>
    <w:rsid w:val="004B0516"/>
    <w:rsid w:val="004B2B99"/>
    <w:rsid w:val="004B7D3A"/>
    <w:rsid w:val="004B7FEC"/>
    <w:rsid w:val="004C2CFE"/>
    <w:rsid w:val="004C6DFD"/>
    <w:rsid w:val="004D2A63"/>
    <w:rsid w:val="004D5112"/>
    <w:rsid w:val="004E2E1F"/>
    <w:rsid w:val="004E6082"/>
    <w:rsid w:val="004F0850"/>
    <w:rsid w:val="004F4CAD"/>
    <w:rsid w:val="0051077D"/>
    <w:rsid w:val="0051335D"/>
    <w:rsid w:val="00517F33"/>
    <w:rsid w:val="00524D63"/>
    <w:rsid w:val="00537DF1"/>
    <w:rsid w:val="00542E1D"/>
    <w:rsid w:val="00544F49"/>
    <w:rsid w:val="00545BC7"/>
    <w:rsid w:val="00550A0D"/>
    <w:rsid w:val="00576A28"/>
    <w:rsid w:val="005772E4"/>
    <w:rsid w:val="005803DB"/>
    <w:rsid w:val="00584FAE"/>
    <w:rsid w:val="0058696B"/>
    <w:rsid w:val="005A1734"/>
    <w:rsid w:val="005A6C6C"/>
    <w:rsid w:val="005B063B"/>
    <w:rsid w:val="005B0798"/>
    <w:rsid w:val="005B1150"/>
    <w:rsid w:val="005B1312"/>
    <w:rsid w:val="005B4CE9"/>
    <w:rsid w:val="005C487D"/>
    <w:rsid w:val="005C5733"/>
    <w:rsid w:val="005D2AD4"/>
    <w:rsid w:val="005D4418"/>
    <w:rsid w:val="005F45AF"/>
    <w:rsid w:val="005F6257"/>
    <w:rsid w:val="005F6646"/>
    <w:rsid w:val="00604FF7"/>
    <w:rsid w:val="006133E9"/>
    <w:rsid w:val="00613CDB"/>
    <w:rsid w:val="00634F99"/>
    <w:rsid w:val="006419ED"/>
    <w:rsid w:val="00644C37"/>
    <w:rsid w:val="00646619"/>
    <w:rsid w:val="00653C2E"/>
    <w:rsid w:val="00662EFC"/>
    <w:rsid w:val="00663BCA"/>
    <w:rsid w:val="006675FD"/>
    <w:rsid w:val="00667C36"/>
    <w:rsid w:val="00670278"/>
    <w:rsid w:val="0067033C"/>
    <w:rsid w:val="0067197E"/>
    <w:rsid w:val="006725F3"/>
    <w:rsid w:val="0067784B"/>
    <w:rsid w:val="00687B7B"/>
    <w:rsid w:val="0069312F"/>
    <w:rsid w:val="006952C7"/>
    <w:rsid w:val="00695637"/>
    <w:rsid w:val="006A2B77"/>
    <w:rsid w:val="006A4919"/>
    <w:rsid w:val="006B1132"/>
    <w:rsid w:val="006C2645"/>
    <w:rsid w:val="006D73B6"/>
    <w:rsid w:val="006E0808"/>
    <w:rsid w:val="006E0830"/>
    <w:rsid w:val="006E4880"/>
    <w:rsid w:val="006E6AD7"/>
    <w:rsid w:val="006E6D62"/>
    <w:rsid w:val="006F4B0A"/>
    <w:rsid w:val="006F6259"/>
    <w:rsid w:val="006F63D9"/>
    <w:rsid w:val="00700225"/>
    <w:rsid w:val="007144E5"/>
    <w:rsid w:val="00730028"/>
    <w:rsid w:val="007339C3"/>
    <w:rsid w:val="0073571D"/>
    <w:rsid w:val="00737B85"/>
    <w:rsid w:val="007410C1"/>
    <w:rsid w:val="00743F5F"/>
    <w:rsid w:val="00755537"/>
    <w:rsid w:val="00756F8F"/>
    <w:rsid w:val="00760F23"/>
    <w:rsid w:val="007724C6"/>
    <w:rsid w:val="007814BF"/>
    <w:rsid w:val="00782FB5"/>
    <w:rsid w:val="00792AF8"/>
    <w:rsid w:val="007B0F83"/>
    <w:rsid w:val="007B1739"/>
    <w:rsid w:val="007B7948"/>
    <w:rsid w:val="007C664E"/>
    <w:rsid w:val="007C6CB2"/>
    <w:rsid w:val="007C6E93"/>
    <w:rsid w:val="007D3851"/>
    <w:rsid w:val="007E03EF"/>
    <w:rsid w:val="007E6787"/>
    <w:rsid w:val="007F11C7"/>
    <w:rsid w:val="007F14CA"/>
    <w:rsid w:val="007F4FB3"/>
    <w:rsid w:val="008024DB"/>
    <w:rsid w:val="008054A7"/>
    <w:rsid w:val="00806137"/>
    <w:rsid w:val="00810493"/>
    <w:rsid w:val="0081757E"/>
    <w:rsid w:val="00822BFE"/>
    <w:rsid w:val="008231BC"/>
    <w:rsid w:val="0082423E"/>
    <w:rsid w:val="00825C55"/>
    <w:rsid w:val="00826B97"/>
    <w:rsid w:val="00836579"/>
    <w:rsid w:val="0084052C"/>
    <w:rsid w:val="008430A5"/>
    <w:rsid w:val="00846072"/>
    <w:rsid w:val="00847633"/>
    <w:rsid w:val="00852F50"/>
    <w:rsid w:val="008548AA"/>
    <w:rsid w:val="00856DFA"/>
    <w:rsid w:val="0086115A"/>
    <w:rsid w:val="008624B5"/>
    <w:rsid w:val="008653DF"/>
    <w:rsid w:val="0086649D"/>
    <w:rsid w:val="00885ABD"/>
    <w:rsid w:val="00886A54"/>
    <w:rsid w:val="00886B20"/>
    <w:rsid w:val="00890F05"/>
    <w:rsid w:val="008B174C"/>
    <w:rsid w:val="008B2E32"/>
    <w:rsid w:val="008C1107"/>
    <w:rsid w:val="008C4E63"/>
    <w:rsid w:val="008D465B"/>
    <w:rsid w:val="008E36BE"/>
    <w:rsid w:val="008F4C1A"/>
    <w:rsid w:val="009033B4"/>
    <w:rsid w:val="009042BE"/>
    <w:rsid w:val="00905991"/>
    <w:rsid w:val="009067BC"/>
    <w:rsid w:val="00917DA8"/>
    <w:rsid w:val="00922D5B"/>
    <w:rsid w:val="00924DCC"/>
    <w:rsid w:val="009274D2"/>
    <w:rsid w:val="009318DF"/>
    <w:rsid w:val="00933028"/>
    <w:rsid w:val="009545D3"/>
    <w:rsid w:val="00994F5C"/>
    <w:rsid w:val="009A009F"/>
    <w:rsid w:val="009A123E"/>
    <w:rsid w:val="009A25F0"/>
    <w:rsid w:val="009B27E1"/>
    <w:rsid w:val="009C0652"/>
    <w:rsid w:val="009D5F34"/>
    <w:rsid w:val="009E3BC8"/>
    <w:rsid w:val="009E6783"/>
    <w:rsid w:val="00A020D3"/>
    <w:rsid w:val="00A13813"/>
    <w:rsid w:val="00A15DE2"/>
    <w:rsid w:val="00A2196D"/>
    <w:rsid w:val="00A22EE0"/>
    <w:rsid w:val="00A24276"/>
    <w:rsid w:val="00A27CA6"/>
    <w:rsid w:val="00A30953"/>
    <w:rsid w:val="00A309B1"/>
    <w:rsid w:val="00A36FB9"/>
    <w:rsid w:val="00A4275D"/>
    <w:rsid w:val="00A43794"/>
    <w:rsid w:val="00A438EF"/>
    <w:rsid w:val="00A5345B"/>
    <w:rsid w:val="00A5633C"/>
    <w:rsid w:val="00A627E4"/>
    <w:rsid w:val="00A66A7A"/>
    <w:rsid w:val="00A678AB"/>
    <w:rsid w:val="00A74DC0"/>
    <w:rsid w:val="00A75E1B"/>
    <w:rsid w:val="00A81662"/>
    <w:rsid w:val="00A843F7"/>
    <w:rsid w:val="00A96184"/>
    <w:rsid w:val="00AB19CC"/>
    <w:rsid w:val="00AB4170"/>
    <w:rsid w:val="00AB686A"/>
    <w:rsid w:val="00AB7217"/>
    <w:rsid w:val="00AC7AA3"/>
    <w:rsid w:val="00AD3BF2"/>
    <w:rsid w:val="00AD41C6"/>
    <w:rsid w:val="00AF0D58"/>
    <w:rsid w:val="00B135DD"/>
    <w:rsid w:val="00B146AA"/>
    <w:rsid w:val="00B14E75"/>
    <w:rsid w:val="00B15464"/>
    <w:rsid w:val="00B15F7C"/>
    <w:rsid w:val="00B3768B"/>
    <w:rsid w:val="00B43BA3"/>
    <w:rsid w:val="00B43C79"/>
    <w:rsid w:val="00B449F3"/>
    <w:rsid w:val="00B479FA"/>
    <w:rsid w:val="00B50AE6"/>
    <w:rsid w:val="00B5270F"/>
    <w:rsid w:val="00B605DE"/>
    <w:rsid w:val="00B61516"/>
    <w:rsid w:val="00B63340"/>
    <w:rsid w:val="00B76501"/>
    <w:rsid w:val="00B8190E"/>
    <w:rsid w:val="00B844D1"/>
    <w:rsid w:val="00B95835"/>
    <w:rsid w:val="00BA14F6"/>
    <w:rsid w:val="00BA430C"/>
    <w:rsid w:val="00BA4E72"/>
    <w:rsid w:val="00BA5110"/>
    <w:rsid w:val="00BA5595"/>
    <w:rsid w:val="00BA5F8E"/>
    <w:rsid w:val="00BB3235"/>
    <w:rsid w:val="00BB3A4E"/>
    <w:rsid w:val="00BC65CD"/>
    <w:rsid w:val="00BE0768"/>
    <w:rsid w:val="00BE1799"/>
    <w:rsid w:val="00BF236C"/>
    <w:rsid w:val="00BF2A21"/>
    <w:rsid w:val="00BF6AAE"/>
    <w:rsid w:val="00BF7A08"/>
    <w:rsid w:val="00C021A5"/>
    <w:rsid w:val="00C04885"/>
    <w:rsid w:val="00C23396"/>
    <w:rsid w:val="00C37D41"/>
    <w:rsid w:val="00C50D3A"/>
    <w:rsid w:val="00C52FF5"/>
    <w:rsid w:val="00C60BF2"/>
    <w:rsid w:val="00C6229F"/>
    <w:rsid w:val="00C63AA1"/>
    <w:rsid w:val="00C7223D"/>
    <w:rsid w:val="00C72943"/>
    <w:rsid w:val="00C76C37"/>
    <w:rsid w:val="00C76D9C"/>
    <w:rsid w:val="00C84F16"/>
    <w:rsid w:val="00C86FE1"/>
    <w:rsid w:val="00CA3A78"/>
    <w:rsid w:val="00CB51D8"/>
    <w:rsid w:val="00CB7825"/>
    <w:rsid w:val="00CC0465"/>
    <w:rsid w:val="00CC26AC"/>
    <w:rsid w:val="00CC6897"/>
    <w:rsid w:val="00CC72AC"/>
    <w:rsid w:val="00CF46D7"/>
    <w:rsid w:val="00D01979"/>
    <w:rsid w:val="00D1044A"/>
    <w:rsid w:val="00D130C6"/>
    <w:rsid w:val="00D23250"/>
    <w:rsid w:val="00D23B50"/>
    <w:rsid w:val="00D2499F"/>
    <w:rsid w:val="00D31DE1"/>
    <w:rsid w:val="00D40142"/>
    <w:rsid w:val="00D468E7"/>
    <w:rsid w:val="00D46D7D"/>
    <w:rsid w:val="00D62A5B"/>
    <w:rsid w:val="00D65EF9"/>
    <w:rsid w:val="00D67DC6"/>
    <w:rsid w:val="00D736D3"/>
    <w:rsid w:val="00D829A5"/>
    <w:rsid w:val="00D85DAD"/>
    <w:rsid w:val="00D953AF"/>
    <w:rsid w:val="00D954D4"/>
    <w:rsid w:val="00D95A13"/>
    <w:rsid w:val="00DA296A"/>
    <w:rsid w:val="00DA4A6F"/>
    <w:rsid w:val="00DA5AA8"/>
    <w:rsid w:val="00DA703F"/>
    <w:rsid w:val="00DA7F61"/>
    <w:rsid w:val="00DC7CE2"/>
    <w:rsid w:val="00DD1F3F"/>
    <w:rsid w:val="00DD4DAE"/>
    <w:rsid w:val="00DE4866"/>
    <w:rsid w:val="00DE5B48"/>
    <w:rsid w:val="00DE629D"/>
    <w:rsid w:val="00DE78A1"/>
    <w:rsid w:val="00DF0FC1"/>
    <w:rsid w:val="00DF3B2E"/>
    <w:rsid w:val="00E0100F"/>
    <w:rsid w:val="00E05D70"/>
    <w:rsid w:val="00E14DBF"/>
    <w:rsid w:val="00E1592C"/>
    <w:rsid w:val="00E170E3"/>
    <w:rsid w:val="00E20FDE"/>
    <w:rsid w:val="00E3653D"/>
    <w:rsid w:val="00E375ED"/>
    <w:rsid w:val="00E37D4C"/>
    <w:rsid w:val="00E41E07"/>
    <w:rsid w:val="00E460DD"/>
    <w:rsid w:val="00E4622D"/>
    <w:rsid w:val="00E522B3"/>
    <w:rsid w:val="00E55166"/>
    <w:rsid w:val="00E55801"/>
    <w:rsid w:val="00E579E5"/>
    <w:rsid w:val="00E6568D"/>
    <w:rsid w:val="00E70A1F"/>
    <w:rsid w:val="00E70E4D"/>
    <w:rsid w:val="00E72ADA"/>
    <w:rsid w:val="00E73F8B"/>
    <w:rsid w:val="00E82F7F"/>
    <w:rsid w:val="00E8473B"/>
    <w:rsid w:val="00EB03B4"/>
    <w:rsid w:val="00EB20D0"/>
    <w:rsid w:val="00EB5962"/>
    <w:rsid w:val="00EC6209"/>
    <w:rsid w:val="00ED6231"/>
    <w:rsid w:val="00ED6324"/>
    <w:rsid w:val="00ED7B6A"/>
    <w:rsid w:val="00EE3855"/>
    <w:rsid w:val="00EF5E90"/>
    <w:rsid w:val="00F01E5D"/>
    <w:rsid w:val="00F02DBD"/>
    <w:rsid w:val="00F1070E"/>
    <w:rsid w:val="00F11A75"/>
    <w:rsid w:val="00F13F2B"/>
    <w:rsid w:val="00F229D0"/>
    <w:rsid w:val="00F251E5"/>
    <w:rsid w:val="00F31821"/>
    <w:rsid w:val="00F329C4"/>
    <w:rsid w:val="00F33952"/>
    <w:rsid w:val="00F355EB"/>
    <w:rsid w:val="00F4063B"/>
    <w:rsid w:val="00F4454C"/>
    <w:rsid w:val="00F474BD"/>
    <w:rsid w:val="00F551FC"/>
    <w:rsid w:val="00F56FCC"/>
    <w:rsid w:val="00F63B44"/>
    <w:rsid w:val="00F64294"/>
    <w:rsid w:val="00F673CF"/>
    <w:rsid w:val="00F702A1"/>
    <w:rsid w:val="00F70FC8"/>
    <w:rsid w:val="00F80DE5"/>
    <w:rsid w:val="00F836D0"/>
    <w:rsid w:val="00F8522E"/>
    <w:rsid w:val="00F86AE8"/>
    <w:rsid w:val="00F90619"/>
    <w:rsid w:val="00F96793"/>
    <w:rsid w:val="00FA0741"/>
    <w:rsid w:val="00FA0A0A"/>
    <w:rsid w:val="00FA525E"/>
    <w:rsid w:val="00FA6536"/>
    <w:rsid w:val="00FA7A3C"/>
    <w:rsid w:val="00FB1968"/>
    <w:rsid w:val="00FB3EAC"/>
    <w:rsid w:val="00FB463F"/>
    <w:rsid w:val="00FB51B3"/>
    <w:rsid w:val="00FC337F"/>
    <w:rsid w:val="00FC5DC2"/>
    <w:rsid w:val="00FC5F49"/>
    <w:rsid w:val="00FC7EB4"/>
    <w:rsid w:val="00FD3408"/>
    <w:rsid w:val="00FD364F"/>
    <w:rsid w:val="00FE2979"/>
    <w:rsid w:val="00FE4682"/>
    <w:rsid w:val="00FF53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F6259"/>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484004"/>
    <w:pPr>
      <w:keepNext/>
      <w:spacing w:before="240" w:after="60"/>
      <w:outlineLvl w:val="1"/>
    </w:pPr>
    <w:rPr>
      <w:rFonts w:cs="Arial"/>
      <w:b/>
      <w:bCs/>
      <w:i/>
      <w:iCs/>
      <w:sz w:val="28"/>
      <w:szCs w:val="28"/>
    </w:rPr>
  </w:style>
  <w:style w:type="paragraph" w:styleId="Naslov3">
    <w:name w:val="heading 3"/>
    <w:basedOn w:val="Navaden"/>
    <w:next w:val="Navaden"/>
    <w:link w:val="Naslov3Znak"/>
    <w:uiPriority w:val="9"/>
    <w:semiHidden/>
    <w:unhideWhenUsed/>
    <w:qFormat/>
    <w:rsid w:val="00C76C37"/>
    <w:pPr>
      <w:keepNext/>
      <w:keepLines/>
      <w:spacing w:before="200" w:line="276" w:lineRule="auto"/>
      <w:ind w:left="720" w:hanging="720"/>
      <w:outlineLvl w:val="2"/>
    </w:pPr>
    <w:rPr>
      <w:rFonts w:ascii="Calibri Light" w:hAnsi="Calibri Light"/>
      <w:b/>
      <w:bCs/>
      <w:color w:val="4472C4"/>
      <w:sz w:val="22"/>
      <w:szCs w:val="22"/>
      <w:lang w:eastAsia="en-US"/>
    </w:rPr>
  </w:style>
  <w:style w:type="paragraph" w:styleId="Naslov4">
    <w:name w:val="heading 4"/>
    <w:basedOn w:val="Navaden"/>
    <w:next w:val="Navaden"/>
    <w:link w:val="Naslov4Znak"/>
    <w:uiPriority w:val="9"/>
    <w:semiHidden/>
    <w:unhideWhenUsed/>
    <w:qFormat/>
    <w:rsid w:val="00C76C37"/>
    <w:pPr>
      <w:keepNext/>
      <w:keepLines/>
      <w:spacing w:before="200" w:line="276" w:lineRule="auto"/>
      <w:ind w:left="864" w:hanging="864"/>
      <w:outlineLvl w:val="3"/>
    </w:pPr>
    <w:rPr>
      <w:rFonts w:ascii="Calibri Light" w:hAnsi="Calibri Light"/>
      <w:b/>
      <w:bCs/>
      <w:i/>
      <w:iCs/>
      <w:color w:val="4472C4"/>
      <w:sz w:val="22"/>
      <w:szCs w:val="22"/>
      <w:lang w:eastAsia="en-US"/>
    </w:rPr>
  </w:style>
  <w:style w:type="paragraph" w:styleId="Naslov5">
    <w:name w:val="heading 5"/>
    <w:basedOn w:val="Navaden"/>
    <w:next w:val="Navaden"/>
    <w:link w:val="Naslov5Znak"/>
    <w:uiPriority w:val="9"/>
    <w:semiHidden/>
    <w:unhideWhenUsed/>
    <w:qFormat/>
    <w:rsid w:val="00C76C37"/>
    <w:pPr>
      <w:keepNext/>
      <w:keepLines/>
      <w:spacing w:before="200" w:line="276" w:lineRule="auto"/>
      <w:ind w:left="1008" w:hanging="1008"/>
      <w:outlineLvl w:val="4"/>
    </w:pPr>
    <w:rPr>
      <w:rFonts w:ascii="Calibri Light" w:hAnsi="Calibri Light"/>
      <w:color w:val="1F3763"/>
      <w:sz w:val="22"/>
      <w:szCs w:val="22"/>
      <w:lang w:eastAsia="en-US"/>
    </w:rPr>
  </w:style>
  <w:style w:type="paragraph" w:styleId="Naslov6">
    <w:name w:val="heading 6"/>
    <w:basedOn w:val="Navaden"/>
    <w:next w:val="Navaden"/>
    <w:link w:val="Naslov6Znak"/>
    <w:uiPriority w:val="9"/>
    <w:semiHidden/>
    <w:unhideWhenUsed/>
    <w:qFormat/>
    <w:rsid w:val="00C76C37"/>
    <w:pPr>
      <w:keepNext/>
      <w:keepLines/>
      <w:spacing w:before="200" w:line="276" w:lineRule="auto"/>
      <w:ind w:left="1152" w:hanging="1152"/>
      <w:outlineLvl w:val="5"/>
    </w:pPr>
    <w:rPr>
      <w:rFonts w:ascii="Calibri Light" w:hAnsi="Calibri Light"/>
      <w:i/>
      <w:iCs/>
      <w:color w:val="1F3763"/>
      <w:sz w:val="22"/>
      <w:szCs w:val="22"/>
      <w:lang w:eastAsia="en-US"/>
    </w:rPr>
  </w:style>
  <w:style w:type="paragraph" w:styleId="Naslov7">
    <w:name w:val="heading 7"/>
    <w:basedOn w:val="Navaden"/>
    <w:next w:val="Navaden"/>
    <w:link w:val="Naslov7Znak"/>
    <w:uiPriority w:val="9"/>
    <w:semiHidden/>
    <w:unhideWhenUsed/>
    <w:qFormat/>
    <w:rsid w:val="00C76C37"/>
    <w:pPr>
      <w:keepNext/>
      <w:keepLines/>
      <w:spacing w:before="200" w:line="276" w:lineRule="auto"/>
      <w:ind w:left="1296" w:hanging="1296"/>
      <w:outlineLvl w:val="6"/>
    </w:pPr>
    <w:rPr>
      <w:rFonts w:ascii="Calibri Light" w:hAnsi="Calibri Light"/>
      <w:i/>
      <w:iCs/>
      <w:color w:val="404040"/>
      <w:sz w:val="22"/>
      <w:szCs w:val="22"/>
      <w:lang w:eastAsia="en-US"/>
    </w:rPr>
  </w:style>
  <w:style w:type="paragraph" w:styleId="Naslov8">
    <w:name w:val="heading 8"/>
    <w:basedOn w:val="Navaden"/>
    <w:next w:val="Navaden"/>
    <w:link w:val="Naslov8Znak"/>
    <w:uiPriority w:val="9"/>
    <w:semiHidden/>
    <w:unhideWhenUsed/>
    <w:qFormat/>
    <w:rsid w:val="00C76C37"/>
    <w:pPr>
      <w:keepNext/>
      <w:keepLines/>
      <w:spacing w:before="200" w:line="276" w:lineRule="auto"/>
      <w:ind w:left="1440" w:hanging="1440"/>
      <w:outlineLvl w:val="7"/>
    </w:pPr>
    <w:rPr>
      <w:rFonts w:ascii="Calibri Light" w:hAnsi="Calibri Light"/>
      <w:color w:val="404040"/>
      <w:lang w:eastAsia="en-US"/>
    </w:rPr>
  </w:style>
  <w:style w:type="paragraph" w:styleId="Naslov9">
    <w:name w:val="heading 9"/>
    <w:basedOn w:val="Navaden"/>
    <w:next w:val="Navaden"/>
    <w:link w:val="Naslov9Znak"/>
    <w:uiPriority w:val="9"/>
    <w:semiHidden/>
    <w:unhideWhenUsed/>
    <w:qFormat/>
    <w:rsid w:val="00C76C37"/>
    <w:pPr>
      <w:keepNext/>
      <w:keepLines/>
      <w:spacing w:before="200" w:line="276" w:lineRule="auto"/>
      <w:ind w:left="1584" w:hanging="1584"/>
      <w:outlineLvl w:val="8"/>
    </w:pPr>
    <w:rPr>
      <w:rFonts w:ascii="Calibri Light" w:hAnsi="Calibri Light"/>
      <w:i/>
      <w:iCs/>
      <w:color w:val="40404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iPriority w:val="99"/>
    <w:unhideWhenUsed/>
    <w:rsid w:val="00484004"/>
    <w:rPr>
      <w:color w:val="0000FF"/>
      <w:u w:val="single"/>
    </w:rPr>
  </w:style>
  <w:style w:type="character" w:customStyle="1" w:styleId="GlavaZnak">
    <w:name w:val="Glava Znak"/>
    <w:link w:val="Glava"/>
    <w:rsid w:val="00484004"/>
    <w:rPr>
      <w:rFonts w:ascii="Arial" w:hAnsi="Arial"/>
    </w:rPr>
  </w:style>
  <w:style w:type="paragraph" w:styleId="Naslov">
    <w:name w:val="Title"/>
    <w:basedOn w:val="Navaden"/>
    <w:link w:val="NaslovZnak"/>
    <w:uiPriority w:val="99"/>
    <w:qFormat/>
    <w:rsid w:val="00484004"/>
    <w:pPr>
      <w:jc w:val="center"/>
    </w:pPr>
    <w:rPr>
      <w:b/>
      <w:sz w:val="32"/>
    </w:rPr>
  </w:style>
  <w:style w:type="character" w:customStyle="1" w:styleId="NaslovZnak">
    <w:name w:val="Naslov Znak"/>
    <w:basedOn w:val="Privzetapisavaodstavka"/>
    <w:link w:val="Naslov"/>
    <w:uiPriority w:val="99"/>
    <w:rsid w:val="00484004"/>
    <w:rPr>
      <w:rFonts w:ascii="Arial" w:hAnsi="Arial"/>
      <w:b/>
      <w:sz w:val="32"/>
    </w:rPr>
  </w:style>
  <w:style w:type="character" w:customStyle="1" w:styleId="TelobesedilaZnak">
    <w:name w:val="Telo besedila Znak"/>
    <w:aliases w:val="TabelTekst Znak"/>
    <w:link w:val="Telobesedila"/>
    <w:rsid w:val="00484004"/>
    <w:rPr>
      <w:rFonts w:ascii="Arial" w:hAnsi="Arial"/>
    </w:rPr>
  </w:style>
  <w:style w:type="paragraph" w:styleId="Telobesedila3">
    <w:name w:val="Body Text 3"/>
    <w:basedOn w:val="Navaden"/>
    <w:link w:val="Telobesedila3Znak"/>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Telobesedila"/>
    <w:qFormat/>
    <w:rsid w:val="00484004"/>
    <w:pPr>
      <w:numPr>
        <w:numId w:val="1"/>
      </w:numPr>
    </w:pPr>
    <w:rPr>
      <w:b/>
      <w:i/>
      <w:szCs w:val="24"/>
    </w:rPr>
  </w:style>
  <w:style w:type="paragraph" w:customStyle="1" w:styleId="Poglavje2">
    <w:name w:val="Poglavje 2"/>
    <w:basedOn w:val="Telobesedila"/>
    <w:qFormat/>
    <w:rsid w:val="00484004"/>
    <w:pPr>
      <w:numPr>
        <w:ilvl w:val="1"/>
        <w:numId w:val="1"/>
      </w:numPr>
    </w:pPr>
    <w:rPr>
      <w:b/>
    </w:rPr>
  </w:style>
  <w:style w:type="paragraph" w:customStyle="1" w:styleId="Poglavje3">
    <w:name w:val="Poglavje 3"/>
    <w:basedOn w:val="Telobesedila"/>
    <w:qFormat/>
    <w:rsid w:val="00484004"/>
    <w:pPr>
      <w:numPr>
        <w:ilvl w:val="2"/>
        <w:numId w:val="1"/>
      </w:numPr>
    </w:pPr>
    <w:rPr>
      <w:b/>
    </w:rPr>
  </w:style>
  <w:style w:type="paragraph" w:customStyle="1" w:styleId="StyleJustified">
    <w:name w:val="Style Justified"/>
    <w:basedOn w:val="Navaden"/>
    <w:uiPriority w:val="99"/>
    <w:rsid w:val="00484004"/>
    <w:pPr>
      <w:jc w:val="both"/>
    </w:pPr>
  </w:style>
  <w:style w:type="paragraph" w:customStyle="1" w:styleId="Slika">
    <w:name w:val="Slika"/>
    <w:basedOn w:val="Navaden"/>
    <w:rsid w:val="00484004"/>
    <w:pPr>
      <w:spacing w:before="240" w:after="120"/>
      <w:jc w:val="center"/>
    </w:pPr>
    <w:rPr>
      <w:rFonts w:ascii="Times New Roman" w:hAnsi="Times New Roman"/>
      <w:sz w:val="24"/>
    </w:rPr>
  </w:style>
  <w:style w:type="paragraph" w:styleId="Telobesedila2">
    <w:name w:val="Body Text 2"/>
    <w:basedOn w:val="Navaden"/>
    <w:link w:val="Telobesedila2Znak"/>
    <w:rsid w:val="00484004"/>
    <w:pPr>
      <w:spacing w:after="120" w:line="480" w:lineRule="auto"/>
    </w:pPr>
  </w:style>
  <w:style w:type="character" w:customStyle="1" w:styleId="Telobesedila2Znak">
    <w:name w:val="Telo besedila 2 Znak"/>
    <w:basedOn w:val="Privzetapisavaodstavka"/>
    <w:link w:val="Telobesedila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avaden"/>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484004"/>
    <w:pPr>
      <w:widowControl w:val="0"/>
      <w:suppressLineNumbers/>
      <w:suppressAutoHyphens/>
    </w:pPr>
    <w:rPr>
      <w:rFonts w:ascii="Verdana" w:hAnsi="Verdana"/>
      <w:kern w:val="2"/>
      <w:szCs w:val="24"/>
    </w:rPr>
  </w:style>
  <w:style w:type="character" w:customStyle="1" w:styleId="Naslov2Znak">
    <w:name w:val="Naslov 2 Znak"/>
    <w:basedOn w:val="Privzetapisavaodstavka"/>
    <w:link w:val="Naslov2"/>
    <w:uiPriority w:val="9"/>
    <w:rsid w:val="00484004"/>
    <w:rPr>
      <w:rFonts w:ascii="Arial" w:hAnsi="Arial" w:cs="Arial"/>
      <w:b/>
      <w:bCs/>
      <w:i/>
      <w:iCs/>
      <w:sz w:val="28"/>
      <w:szCs w:val="28"/>
    </w:rPr>
  </w:style>
  <w:style w:type="paragraph" w:styleId="Besedilooblaka">
    <w:name w:val="Balloon Text"/>
    <w:basedOn w:val="Navaden"/>
    <w:link w:val="BesedilooblakaZnak"/>
    <w:uiPriority w:val="99"/>
    <w:rsid w:val="00EE3855"/>
    <w:rPr>
      <w:rFonts w:ascii="Tahoma" w:hAnsi="Tahoma" w:cs="Tahoma"/>
      <w:sz w:val="16"/>
      <w:szCs w:val="16"/>
    </w:rPr>
  </w:style>
  <w:style w:type="character" w:customStyle="1" w:styleId="BesedilooblakaZnak">
    <w:name w:val="Besedilo oblačka Znak"/>
    <w:basedOn w:val="Privzetapisavaodstavka"/>
    <w:link w:val="Besedilooblaka"/>
    <w:uiPriority w:val="99"/>
    <w:rsid w:val="00EE3855"/>
    <w:rPr>
      <w:rFonts w:ascii="Tahoma" w:hAnsi="Tahoma" w:cs="Tahoma"/>
      <w:sz w:val="16"/>
      <w:szCs w:val="16"/>
    </w:rPr>
  </w:style>
  <w:style w:type="character" w:customStyle="1" w:styleId="Naslov1Znak">
    <w:name w:val="Naslov 1 Znak"/>
    <w:basedOn w:val="Privzetapisavaodstavka"/>
    <w:link w:val="Naslov1"/>
    <w:uiPriority w:val="9"/>
    <w:rsid w:val="00EE3855"/>
    <w:rPr>
      <w:rFonts w:ascii="Arial" w:hAnsi="Arial" w:cs="Arial"/>
      <w:b/>
      <w:color w:val="000000"/>
      <w:sz w:val="28"/>
    </w:rPr>
  </w:style>
  <w:style w:type="character" w:customStyle="1" w:styleId="NogaZnak">
    <w:name w:val="Noga Znak"/>
    <w:basedOn w:val="Privzetapisavaodstavka"/>
    <w:link w:val="Noga"/>
    <w:uiPriority w:val="99"/>
    <w:rsid w:val="00EE3855"/>
    <w:rPr>
      <w:rFonts w:ascii="Arial" w:hAnsi="Arial"/>
    </w:rPr>
  </w:style>
  <w:style w:type="paragraph" w:customStyle="1" w:styleId="Style1">
    <w:name w:val="Style1"/>
    <w:basedOn w:val="Navaden"/>
    <w:next w:val="Navaden"/>
    <w:rsid w:val="00EE3855"/>
    <w:pPr>
      <w:numPr>
        <w:numId w:val="4"/>
      </w:numPr>
    </w:pPr>
  </w:style>
  <w:style w:type="table" w:styleId="Tabelamrea">
    <w:name w:val="Table Grid"/>
    <w:basedOn w:val="Navadnatabela"/>
    <w:uiPriority w:val="59"/>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Preglednica,Bullet Number,Num Bullet 1,lp1,lp11,List Paragraph11,List Paragraph"/>
    <w:basedOn w:val="Navaden"/>
    <w:link w:val="OdstavekseznamaZnak"/>
    <w:uiPriority w:val="34"/>
    <w:qFormat/>
    <w:rsid w:val="00EE3855"/>
    <w:pPr>
      <w:ind w:left="720"/>
      <w:contextualSpacing/>
    </w:pPr>
  </w:style>
  <w:style w:type="character" w:styleId="SledenaHiperpovezava">
    <w:name w:val="FollowedHyperlink"/>
    <w:basedOn w:val="Privzetapisavaodstavka"/>
    <w:rsid w:val="00EE3855"/>
    <w:rPr>
      <w:color w:val="800080" w:themeColor="followedHyperlink"/>
      <w:u w:val="single"/>
    </w:rPr>
  </w:style>
  <w:style w:type="paragraph" w:styleId="Navadensplet">
    <w:name w:val="Normal (Web)"/>
    <w:basedOn w:val="Navaden"/>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6568D"/>
    <w:rPr>
      <w:rFonts w:ascii="Arial" w:hAnsi="Arial"/>
    </w:rPr>
  </w:style>
  <w:style w:type="character" w:styleId="Pripombasklic">
    <w:name w:val="annotation reference"/>
    <w:basedOn w:val="Privzetapisavaodstavka"/>
    <w:uiPriority w:val="99"/>
    <w:semiHidden/>
    <w:unhideWhenUsed/>
    <w:rsid w:val="00C021A5"/>
    <w:rPr>
      <w:sz w:val="16"/>
      <w:szCs w:val="16"/>
    </w:rPr>
  </w:style>
  <w:style w:type="paragraph" w:styleId="Pripombabesedilo">
    <w:name w:val="annotation text"/>
    <w:basedOn w:val="Navaden"/>
    <w:link w:val="PripombabesediloZnak"/>
    <w:unhideWhenUsed/>
    <w:rsid w:val="00C021A5"/>
  </w:style>
  <w:style w:type="character" w:customStyle="1" w:styleId="PripombabesediloZnak">
    <w:name w:val="Pripomba – besedilo Znak"/>
    <w:basedOn w:val="Privzetapisavaodstavka"/>
    <w:link w:val="Pripombabesedilo"/>
    <w:rsid w:val="00C021A5"/>
    <w:rPr>
      <w:rFonts w:ascii="Arial" w:hAnsi="Arial"/>
    </w:rPr>
  </w:style>
  <w:style w:type="paragraph" w:styleId="Zadevapripombe">
    <w:name w:val="annotation subject"/>
    <w:basedOn w:val="Pripombabesedilo"/>
    <w:next w:val="Pripombabesedilo"/>
    <w:link w:val="ZadevapripombeZnak"/>
    <w:semiHidden/>
    <w:unhideWhenUsed/>
    <w:rsid w:val="00C021A5"/>
    <w:rPr>
      <w:b/>
      <w:bCs/>
    </w:rPr>
  </w:style>
  <w:style w:type="character" w:customStyle="1" w:styleId="ZadevapripombeZnak">
    <w:name w:val="Zadeva pripombe Znak"/>
    <w:basedOn w:val="PripombabesediloZnak"/>
    <w:link w:val="Zadevapripombe"/>
    <w:semiHidden/>
    <w:rsid w:val="00C021A5"/>
    <w:rPr>
      <w:rFonts w:ascii="Arial" w:hAnsi="Arial"/>
      <w:b/>
      <w:bCs/>
    </w:rPr>
  </w:style>
  <w:style w:type="character" w:styleId="Nerazreenaomemba">
    <w:name w:val="Unresolved Mention"/>
    <w:basedOn w:val="Privzetapisavaodstavka"/>
    <w:uiPriority w:val="99"/>
    <w:semiHidden/>
    <w:unhideWhenUsed/>
    <w:rsid w:val="00BC65CD"/>
    <w:rPr>
      <w:color w:val="605E5C"/>
      <w:shd w:val="clear" w:color="auto" w:fill="E1DFDD"/>
    </w:rPr>
  </w:style>
  <w:style w:type="character" w:customStyle="1" w:styleId="Naslov3Znak">
    <w:name w:val="Naslov 3 Znak"/>
    <w:basedOn w:val="Privzetapisavaodstavka"/>
    <w:link w:val="Naslov3"/>
    <w:uiPriority w:val="9"/>
    <w:semiHidden/>
    <w:rsid w:val="00C76C37"/>
    <w:rPr>
      <w:rFonts w:ascii="Calibri Light" w:hAnsi="Calibri Light"/>
      <w:b/>
      <w:bCs/>
      <w:color w:val="4472C4"/>
      <w:sz w:val="22"/>
      <w:szCs w:val="22"/>
      <w:lang w:eastAsia="en-US"/>
    </w:rPr>
  </w:style>
  <w:style w:type="character" w:customStyle="1" w:styleId="Naslov4Znak">
    <w:name w:val="Naslov 4 Znak"/>
    <w:basedOn w:val="Privzetapisavaodstavka"/>
    <w:link w:val="Naslov4"/>
    <w:uiPriority w:val="9"/>
    <w:semiHidden/>
    <w:rsid w:val="00C76C37"/>
    <w:rPr>
      <w:rFonts w:ascii="Calibri Light" w:hAnsi="Calibri Light"/>
      <w:b/>
      <w:bCs/>
      <w:i/>
      <w:iCs/>
      <w:color w:val="4472C4"/>
      <w:sz w:val="22"/>
      <w:szCs w:val="22"/>
      <w:lang w:eastAsia="en-US"/>
    </w:rPr>
  </w:style>
  <w:style w:type="character" w:customStyle="1" w:styleId="Naslov5Znak">
    <w:name w:val="Naslov 5 Znak"/>
    <w:basedOn w:val="Privzetapisavaodstavka"/>
    <w:link w:val="Naslov5"/>
    <w:uiPriority w:val="9"/>
    <w:semiHidden/>
    <w:rsid w:val="00C76C37"/>
    <w:rPr>
      <w:rFonts w:ascii="Calibri Light" w:hAnsi="Calibri Light"/>
      <w:color w:val="1F3763"/>
      <w:sz w:val="22"/>
      <w:szCs w:val="22"/>
      <w:lang w:eastAsia="en-US"/>
    </w:rPr>
  </w:style>
  <w:style w:type="character" w:customStyle="1" w:styleId="Naslov6Znak">
    <w:name w:val="Naslov 6 Znak"/>
    <w:basedOn w:val="Privzetapisavaodstavka"/>
    <w:link w:val="Naslov6"/>
    <w:uiPriority w:val="9"/>
    <w:semiHidden/>
    <w:rsid w:val="00C76C37"/>
    <w:rPr>
      <w:rFonts w:ascii="Calibri Light" w:hAnsi="Calibri Light"/>
      <w:i/>
      <w:iCs/>
      <w:color w:val="1F3763"/>
      <w:sz w:val="22"/>
      <w:szCs w:val="22"/>
      <w:lang w:eastAsia="en-US"/>
    </w:rPr>
  </w:style>
  <w:style w:type="character" w:customStyle="1" w:styleId="Naslov7Znak">
    <w:name w:val="Naslov 7 Znak"/>
    <w:basedOn w:val="Privzetapisavaodstavka"/>
    <w:link w:val="Naslov7"/>
    <w:uiPriority w:val="9"/>
    <w:semiHidden/>
    <w:rsid w:val="00C76C37"/>
    <w:rPr>
      <w:rFonts w:ascii="Calibri Light" w:hAnsi="Calibri Light"/>
      <w:i/>
      <w:iCs/>
      <w:color w:val="404040"/>
      <w:sz w:val="22"/>
      <w:szCs w:val="22"/>
      <w:lang w:eastAsia="en-US"/>
    </w:rPr>
  </w:style>
  <w:style w:type="character" w:customStyle="1" w:styleId="Naslov8Znak">
    <w:name w:val="Naslov 8 Znak"/>
    <w:basedOn w:val="Privzetapisavaodstavka"/>
    <w:link w:val="Naslov8"/>
    <w:uiPriority w:val="9"/>
    <w:semiHidden/>
    <w:rsid w:val="00C76C37"/>
    <w:rPr>
      <w:rFonts w:ascii="Calibri Light" w:hAnsi="Calibri Light"/>
      <w:color w:val="404040"/>
      <w:lang w:eastAsia="en-US"/>
    </w:rPr>
  </w:style>
  <w:style w:type="character" w:customStyle="1" w:styleId="Naslov9Znak">
    <w:name w:val="Naslov 9 Znak"/>
    <w:basedOn w:val="Privzetapisavaodstavka"/>
    <w:link w:val="Naslov9"/>
    <w:uiPriority w:val="9"/>
    <w:semiHidden/>
    <w:rsid w:val="00C76C37"/>
    <w:rPr>
      <w:rFonts w:ascii="Calibri Light" w:hAnsi="Calibri Light"/>
      <w:i/>
      <w:iCs/>
      <w:color w:val="404040"/>
      <w:lang w:eastAsia="en-US"/>
    </w:rPr>
  </w:style>
  <w:style w:type="paragraph" w:customStyle="1" w:styleId="Slog1">
    <w:name w:val="Slog1"/>
    <w:basedOn w:val="Navaden"/>
    <w:rsid w:val="00C76C37"/>
    <w:pPr>
      <w:suppressAutoHyphens/>
    </w:pPr>
    <w:rPr>
      <w:rFonts w:ascii="Times New Roman" w:hAnsi="Times New Roman"/>
      <w:sz w:val="24"/>
      <w:szCs w:val="24"/>
      <w:lang w:eastAsia="ar-SA"/>
    </w:rPr>
  </w:style>
  <w:style w:type="table" w:customStyle="1" w:styleId="TableGrid4">
    <w:name w:val="Table Grid4"/>
    <w:basedOn w:val="Navadnatabela"/>
    <w:next w:val="Tabelamrea"/>
    <w:uiPriority w:val="59"/>
    <w:rsid w:val="00C76C37"/>
    <w:rPr>
      <w:rFonts w:eastAsia="Calibri"/>
      <w:sz w:val="24"/>
      <w:szCs w:val="24"/>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Bullet Number Znak,Num Bullet 1 Znak,lp1 Znak,lp11 Znak,List Paragraph11 Znak,List Paragraph Znak"/>
    <w:link w:val="Odstavekseznama"/>
    <w:uiPriority w:val="34"/>
    <w:qFormat/>
    <w:locked/>
    <w:rsid w:val="00C76C37"/>
    <w:rPr>
      <w:rFonts w:ascii="Arial" w:hAnsi="Arial"/>
    </w:rPr>
  </w:style>
  <w:style w:type="paragraph" w:customStyle="1" w:styleId="xmsonormal">
    <w:name w:val="x_msonormal"/>
    <w:basedOn w:val="Navaden"/>
    <w:rsid w:val="00C76C37"/>
    <w:rPr>
      <w:rFonts w:ascii="Calibri" w:eastAsia="Calibri" w:hAnsi="Calibri" w:cs="Calibri"/>
      <w:sz w:val="22"/>
      <w:szCs w:val="22"/>
    </w:rPr>
  </w:style>
  <w:style w:type="paragraph" w:styleId="Revizija">
    <w:name w:val="Revision"/>
    <w:hidden/>
    <w:uiPriority w:val="99"/>
    <w:semiHidden/>
    <w:rsid w:val="00C76C37"/>
    <w:rPr>
      <w:rFonts w:ascii="Arial" w:hAnsi="Arial"/>
    </w:rPr>
  </w:style>
  <w:style w:type="numbering" w:customStyle="1" w:styleId="NoList1">
    <w:name w:val="No List1"/>
    <w:next w:val="Brezseznama"/>
    <w:uiPriority w:val="99"/>
    <w:semiHidden/>
    <w:unhideWhenUsed/>
    <w:rsid w:val="00C76C37"/>
  </w:style>
  <w:style w:type="table" w:customStyle="1" w:styleId="TableGrid6">
    <w:name w:val="Table Grid6"/>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avadnatabela"/>
    <w:next w:val="Tabelamrea"/>
    <w:rsid w:val="00C76C37"/>
    <w:rPr>
      <w:lang w:val="en-SI" w:eastAsia="e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avadnatabela"/>
    <w:next w:val="Tabelamrea"/>
    <w:uiPriority w:val="59"/>
    <w:rsid w:val="00C76C37"/>
    <w:rPr>
      <w:rFonts w:eastAsia="Calibri"/>
      <w:sz w:val="24"/>
      <w:szCs w:val="24"/>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1">
    <w:name w:val="Table Grid211"/>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C76C37"/>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Standard">
    <w:name w:val="Standard"/>
    <w:rsid w:val="00C76C37"/>
    <w:pPr>
      <w:suppressAutoHyphens/>
      <w:autoSpaceDN w:val="0"/>
      <w:textAlignment w:val="baseline"/>
    </w:pPr>
    <w:rPr>
      <w:rFonts w:ascii="Arial" w:hAnsi="Arial" w:cs="Arial"/>
      <w:color w:val="333333"/>
      <w:kern w:val="3"/>
      <w:sz w:val="22"/>
      <w:szCs w:val="24"/>
      <w:lang w:eastAsia="zh-CN"/>
    </w:rPr>
  </w:style>
  <w:style w:type="table" w:customStyle="1" w:styleId="TableGrid51">
    <w:name w:val="Table Grid51"/>
    <w:basedOn w:val="Navadnatabela"/>
    <w:next w:val="Tabelamrea"/>
    <w:uiPriority w:val="59"/>
    <w:rsid w:val="00C76C37"/>
    <w:rPr>
      <w:rFonts w:ascii="Calibri" w:eastAsia="Calibri" w:hAnsi="Calibri"/>
      <w:sz w:val="22"/>
      <w:szCs w:val="22"/>
      <w:lang w:val="en-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semiHidden/>
    <w:unhideWhenUsed/>
    <w:rsid w:val="00C76C37"/>
    <w:pPr>
      <w:spacing w:after="120"/>
      <w:ind w:left="283"/>
    </w:pPr>
  </w:style>
  <w:style w:type="character" w:customStyle="1" w:styleId="Telobesedila-zamikZnak">
    <w:name w:val="Telo besedila - zamik Znak"/>
    <w:basedOn w:val="Privzetapisavaodstavka"/>
    <w:link w:val="Telobesedila-zamik"/>
    <w:semiHidden/>
    <w:rsid w:val="00C76C3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38738230">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88552684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36070163">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58892905">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mailto:sjn@onko-i.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tomaz.upelj@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B882A-EC8B-4726-AEC3-0B1A99496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808</TotalTime>
  <Pages>40</Pages>
  <Words>13444</Words>
  <Characters>76637</Characters>
  <Application>Microsoft Office Word</Application>
  <DocSecurity>0</DocSecurity>
  <Lines>638</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89902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Zdouc Katja</cp:lastModifiedBy>
  <cp:revision>13</cp:revision>
  <cp:lastPrinted>2026-03-09T10:45:00Z</cp:lastPrinted>
  <dcterms:created xsi:type="dcterms:W3CDTF">2026-03-04T13:28:00Z</dcterms:created>
  <dcterms:modified xsi:type="dcterms:W3CDTF">2026-03-11T08:31:00Z</dcterms:modified>
</cp:coreProperties>
</file>